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7CD" w:rsidRPr="00BB545E" w:rsidRDefault="006E17CD" w:rsidP="006E17CD">
      <w:pPr>
        <w:spacing w:beforeAutospacing="1" w:after="0"/>
        <w:rPr>
          <w:rFonts w:ascii="Calibri" w:eastAsiaTheme="minorEastAsia" w:hAnsi="Calibri" w:cs="Calibri" w:hint="eastAsia"/>
          <w:sz w:val="22"/>
          <w:szCs w:val="22"/>
          <w:lang w:eastAsia="zh-CN"/>
        </w:rPr>
      </w:pP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>3GPP TSG-RAN WG3 #11</w:t>
      </w:r>
      <w:r w:rsidRPr="006E17CD">
        <w:rPr>
          <w:rFonts w:ascii="Calibri" w:hAnsi="Calibri" w:cs="Calibri"/>
          <w:sz w:val="24"/>
          <w:szCs w:val="24"/>
          <w:lang w:val="en-US" w:eastAsia="zh-CN"/>
        </w:rPr>
        <w:t>4bis</w:t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>-e</w:t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>
        <w:rPr>
          <w:rFonts w:ascii="Calibri" w:eastAsiaTheme="minorEastAsia" w:hAnsi="Calibri" w:cs="Calibri" w:hint="eastAsia"/>
          <w:sz w:val="24"/>
          <w:szCs w:val="24"/>
          <w:lang w:val="en-US" w:eastAsia="zh-CN"/>
        </w:rPr>
        <w:t xml:space="preserve">                                                                        </w:t>
      </w:r>
      <w:r w:rsidRPr="006E17CD">
        <w:rPr>
          <w:rFonts w:ascii="Calibri" w:eastAsia="Calibri" w:hAnsi="Calibri" w:cs="Calibri"/>
          <w:iCs/>
          <w:sz w:val="24"/>
          <w:szCs w:val="24"/>
          <w:lang w:val="en-US" w:eastAsia="zh-CN"/>
        </w:rPr>
        <w:t>R3-2</w:t>
      </w:r>
      <w:r>
        <w:rPr>
          <w:rFonts w:ascii="Calibri" w:eastAsiaTheme="minorEastAsia" w:hAnsi="Calibri" w:cs="Calibri" w:hint="eastAsia"/>
          <w:iCs/>
          <w:sz w:val="24"/>
          <w:szCs w:val="24"/>
          <w:lang w:val="en-US" w:eastAsia="zh-CN"/>
        </w:rPr>
        <w:t>2</w:t>
      </w:r>
      <w:r w:rsidR="00BB545E">
        <w:rPr>
          <w:rFonts w:ascii="Calibri" w:eastAsiaTheme="minorEastAsia" w:hAnsi="Calibri" w:cs="Calibri" w:hint="eastAsia"/>
          <w:iCs/>
          <w:sz w:val="24"/>
          <w:szCs w:val="24"/>
          <w:lang w:val="en-US" w:eastAsia="zh-CN"/>
        </w:rPr>
        <w:t>0871</w:t>
      </w:r>
    </w:p>
    <w:p w:rsidR="006E17CD" w:rsidRPr="006E17CD" w:rsidRDefault="006E17CD" w:rsidP="006E17CD">
      <w:pPr>
        <w:overflowPunct w:val="0"/>
        <w:autoSpaceDE w:val="0"/>
        <w:spacing w:before="100" w:beforeAutospacing="1" w:after="120"/>
        <w:jc w:val="both"/>
        <w:textAlignment w:val="baseline"/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</w:pPr>
      <w:r w:rsidRPr="006E17CD"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  <w:t>17-</w:t>
      </w:r>
      <w:r w:rsidRPr="006E17CD">
        <w:rPr>
          <w:rFonts w:ascii="Calibri" w:eastAsia="MS Mincho" w:hAnsi="Calibri" w:cs="Calibri"/>
          <w:color w:val="000000"/>
          <w:sz w:val="24"/>
          <w:szCs w:val="24"/>
          <w:lang w:val="en-US" w:eastAsia="zh-CN"/>
        </w:rPr>
        <w:t>26</w:t>
      </w:r>
      <w:r w:rsidRPr="006E17CD"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  <w:t xml:space="preserve"> </w:t>
      </w:r>
      <w:r w:rsidRPr="006E17CD">
        <w:rPr>
          <w:rFonts w:ascii="Calibri" w:eastAsia="MS Mincho" w:hAnsi="Calibri" w:cs="Calibri"/>
          <w:color w:val="000000"/>
          <w:sz w:val="24"/>
          <w:szCs w:val="24"/>
          <w:lang w:val="en-US" w:eastAsia="zh-CN"/>
        </w:rPr>
        <w:t>Jan</w:t>
      </w:r>
      <w:r w:rsidRPr="006E17CD"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  <w:t xml:space="preserve"> 2022</w:t>
      </w:r>
    </w:p>
    <w:p w:rsidR="004660A0" w:rsidRPr="004660A0" w:rsidRDefault="006E17CD" w:rsidP="006E17C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6E17CD"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  <w:t>Online</w:t>
      </w:r>
    </w:p>
    <w:p w:rsidR="00CD4C7B" w:rsidRPr="003366F8" w:rsidRDefault="00CD4C7B" w:rsidP="00CD4C7B">
      <w:pPr>
        <w:pStyle w:val="a3"/>
        <w:rPr>
          <w:bCs/>
          <w:noProof w:val="0"/>
          <w:sz w:val="24"/>
        </w:rPr>
      </w:pPr>
    </w:p>
    <w:p w:rsidR="00CD4C7B" w:rsidRPr="00296B72" w:rsidRDefault="00CD4C7B" w:rsidP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F3526">
        <w:rPr>
          <w:rFonts w:eastAsia="宋体" w:cs="Arial" w:hint="eastAsia"/>
          <w:b/>
          <w:bCs/>
          <w:sz w:val="24"/>
          <w:lang w:eastAsia="zh-CN"/>
        </w:rPr>
        <w:t>9.3</w:t>
      </w:r>
      <w:r w:rsidR="00A15E20">
        <w:rPr>
          <w:rFonts w:eastAsia="宋体" w:cs="Arial" w:hint="eastAsia"/>
          <w:b/>
          <w:bCs/>
          <w:sz w:val="24"/>
          <w:lang w:eastAsia="zh-CN"/>
        </w:rPr>
        <w:t>.4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CMCC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334BF">
        <w:rPr>
          <w:rFonts w:ascii="Arial" w:hAnsi="Arial" w:cs="Arial" w:hint="eastAsia"/>
          <w:b/>
          <w:bCs/>
          <w:sz w:val="24"/>
          <w:lang w:eastAsia="zh-CN"/>
        </w:rPr>
        <w:t>Discussion on PDU session resource modify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 xml:space="preserve">Document </w:t>
      </w:r>
      <w:r w:rsidR="0008088B">
        <w:rPr>
          <w:rFonts w:ascii="Arial" w:hAnsi="Arial" w:cs="Arial"/>
          <w:b/>
          <w:bCs/>
          <w:sz w:val="24"/>
        </w:rPr>
        <w:t>for:</w:t>
      </w:r>
      <w:r w:rsidR="0008088B">
        <w:rPr>
          <w:rFonts w:ascii="Arial" w:hAnsi="Arial" w:cs="Arial"/>
          <w:b/>
          <w:bCs/>
          <w:sz w:val="24"/>
        </w:rPr>
        <w:tab/>
        <w:t>Discussion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D24277" w:rsidRDefault="004334BF" w:rsidP="00E17629">
      <w:pPr>
        <w:rPr>
          <w:lang w:eastAsia="zh-CN"/>
        </w:rPr>
      </w:pPr>
      <w:r>
        <w:rPr>
          <w:rFonts w:hint="eastAsia"/>
          <w:lang w:eastAsia="zh-CN"/>
        </w:rPr>
        <w:t>Last meeting primarily discusses the issue of NAS-PDU deliver during PDU session resource modify procedure, and the following open issues are captured</w:t>
      </w:r>
      <w:r w:rsidR="006E17CD">
        <w:rPr>
          <w:rFonts w:hint="eastAsia"/>
          <w:lang w:eastAsia="zh-CN"/>
        </w:rPr>
        <w:t>,</w:t>
      </w:r>
    </w:p>
    <w:p w:rsidR="004334BF" w:rsidRPr="004334BF" w:rsidRDefault="004334BF" w:rsidP="004334BF">
      <w:pPr>
        <w:overflowPunct w:val="0"/>
        <w:autoSpaceDE w:val="0"/>
        <w:spacing w:beforeAutospacing="1"/>
        <w:contextualSpacing/>
        <w:textAlignment w:val="baseline"/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 w:rsidRPr="004334BF">
        <w:rPr>
          <w:rFonts w:ascii="Calibri" w:hAnsi="Calibri" w:cs="Calibri"/>
          <w:i/>
          <w:color w:val="FF0000"/>
          <w:sz w:val="16"/>
          <w:szCs w:val="16"/>
          <w:lang w:val="en-US"/>
        </w:rPr>
        <w:t>Choose one of the following text proposals for PDU Session modification corrections in the next meeting:</w:t>
      </w:r>
    </w:p>
    <w:p w:rsidR="004334BF" w:rsidRPr="004334BF" w:rsidRDefault="004334BF" w:rsidP="004334BF">
      <w:pPr>
        <w:overflowPunct w:val="0"/>
        <w:autoSpaceDE w:val="0"/>
        <w:spacing w:beforeAutospacing="1"/>
        <w:contextualSpacing/>
        <w:textAlignment w:val="baseline"/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 w:rsidRPr="004334BF">
        <w:rPr>
          <w:rFonts w:ascii="Calibri" w:hAnsi="Calibri" w:cs="Calibri"/>
          <w:i/>
          <w:color w:val="FF0000"/>
          <w:sz w:val="16"/>
          <w:szCs w:val="16"/>
          <w:lang w:val="en-US"/>
        </w:rPr>
        <w:t>Opt1: If the NAS-PDU IE is received for the PDU session, the NG-RAN node shall pass it to the UE.</w:t>
      </w:r>
    </w:p>
    <w:p w:rsidR="004334BF" w:rsidRPr="004334BF" w:rsidRDefault="004334BF" w:rsidP="004334BF">
      <w:pPr>
        <w:overflowPunct w:val="0"/>
        <w:autoSpaceDE w:val="0"/>
        <w:spacing w:beforeAutospacing="1"/>
        <w:contextualSpacing/>
        <w:textAlignment w:val="baseline"/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 w:rsidRPr="004334BF">
        <w:rPr>
          <w:rFonts w:ascii="Calibri" w:hAnsi="Calibri" w:cs="Calibri"/>
          <w:i/>
          <w:color w:val="FF0000"/>
          <w:sz w:val="16"/>
          <w:szCs w:val="16"/>
          <w:lang w:val="en-US"/>
        </w:rPr>
        <w:t>Opt2: The NG-RAN node shall pass the NAS-PDU IE received for the PDU session to the UE when modifying the PDU session configuration. The NG-RAN node does not send the NAS PDUs associated to the failed PDU sessions to the UE.</w:t>
      </w:r>
    </w:p>
    <w:p w:rsidR="00823226" w:rsidRDefault="004334BF" w:rsidP="004334BF">
      <w:pPr>
        <w:rPr>
          <w:lang w:eastAsia="zh-CN"/>
        </w:rPr>
      </w:pPr>
      <w:r w:rsidRPr="004334BF">
        <w:rPr>
          <w:rFonts w:ascii="Calibri" w:eastAsia="MS Mincho" w:hAnsi="Calibri" w:cs="Calibri"/>
          <w:i/>
          <w:color w:val="FF0000"/>
          <w:sz w:val="16"/>
          <w:szCs w:val="16"/>
          <w:lang w:val="en-US"/>
        </w:rPr>
        <w:t>When the NG-RAN receives a PDU Session Resource Modify Request message which only includes the PDU Session AMBR IE, NG-RAN shall send NAS-PDU to UE when the PDU Session AMBR IE is modified successfully?</w:t>
      </w:r>
    </w:p>
    <w:p w:rsidR="00831976" w:rsidRPr="00831976" w:rsidRDefault="00320E41" w:rsidP="00E17629">
      <w:pPr>
        <w:rPr>
          <w:lang w:val="en-US" w:eastAsia="zh-CN"/>
        </w:rPr>
      </w:pPr>
      <w:r>
        <w:t xml:space="preserve">This </w:t>
      </w:r>
      <w:r w:rsidR="00831976">
        <w:rPr>
          <w:rFonts w:hint="eastAsia"/>
          <w:lang w:eastAsia="zh-CN"/>
        </w:rPr>
        <w:t xml:space="preserve">contribution </w:t>
      </w:r>
      <w:r w:rsidR="00207B9E">
        <w:rPr>
          <w:rFonts w:hint="eastAsia"/>
          <w:lang w:eastAsia="zh-CN"/>
        </w:rPr>
        <w:t xml:space="preserve">provides </w:t>
      </w:r>
      <w:r w:rsidR="005B4167">
        <w:rPr>
          <w:rFonts w:hint="eastAsia"/>
          <w:lang w:eastAsia="zh-CN"/>
        </w:rPr>
        <w:t>further</w:t>
      </w:r>
      <w:r w:rsidR="00207B9E">
        <w:rPr>
          <w:rFonts w:hint="eastAsia"/>
          <w:lang w:eastAsia="zh-CN"/>
        </w:rPr>
        <w:t xml:space="preserve"> </w:t>
      </w:r>
      <w:r w:rsidR="00B5390E">
        <w:rPr>
          <w:rFonts w:hint="eastAsia"/>
          <w:lang w:eastAsia="zh-CN"/>
        </w:rPr>
        <w:t xml:space="preserve">discussions </w:t>
      </w:r>
      <w:r w:rsidR="004334BF">
        <w:rPr>
          <w:rFonts w:hint="eastAsia"/>
          <w:lang w:eastAsia="zh-CN"/>
        </w:rPr>
        <w:t>on NAS-PDU delivery during PDU session resource modify procedure</w:t>
      </w:r>
      <w:r w:rsidR="00E17629">
        <w:rPr>
          <w:rFonts w:hint="eastAsia"/>
          <w:lang w:eastAsia="zh-CN"/>
        </w:rPr>
        <w:t>.</w:t>
      </w:r>
    </w:p>
    <w:p w:rsidR="00E83B14" w:rsidRDefault="00B03536" w:rsidP="00E83B14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 w:rsidR="00CD4C7B" w:rsidRPr="006E13D1">
        <w:tab/>
      </w:r>
      <w:r w:rsidR="001F5C44">
        <w:t>Discussion</w:t>
      </w:r>
    </w:p>
    <w:p w:rsidR="004334BF" w:rsidRDefault="004334BF" w:rsidP="00237485">
      <w:pPr>
        <w:rPr>
          <w:lang w:eastAsia="zh-CN"/>
        </w:rPr>
      </w:pPr>
      <w:r>
        <w:rPr>
          <w:rFonts w:hint="eastAsia"/>
          <w:lang w:eastAsia="zh-CN"/>
        </w:rPr>
        <w:t xml:space="preserve">Last meeting </w:t>
      </w:r>
      <w:r w:rsidR="000706DC">
        <w:rPr>
          <w:rFonts w:hint="eastAsia"/>
          <w:lang w:eastAsia="zh-CN"/>
        </w:rPr>
        <w:t>the issue on</w:t>
      </w:r>
      <w:r>
        <w:rPr>
          <w:rFonts w:hint="eastAsia"/>
          <w:lang w:eastAsia="zh-CN"/>
        </w:rPr>
        <w:t xml:space="preserve"> whether PDU session NAS-PDU contained in </w:t>
      </w:r>
      <w:r w:rsidR="000706DC">
        <w:rPr>
          <w:rFonts w:hint="eastAsia"/>
          <w:lang w:eastAsia="zh-CN"/>
        </w:rPr>
        <w:t>PDU Session Resource Modify Request should be de</w:t>
      </w:r>
      <w:r>
        <w:rPr>
          <w:rFonts w:hint="eastAsia"/>
          <w:lang w:eastAsia="zh-CN"/>
        </w:rPr>
        <w:t>livered</w:t>
      </w:r>
      <w:r w:rsidR="000706DC">
        <w:rPr>
          <w:rFonts w:hint="eastAsia"/>
          <w:lang w:eastAsia="zh-CN"/>
        </w:rPr>
        <w:t xml:space="preserve"> to UE under different cases was raised, and the following 4 cases have been discussed</w:t>
      </w:r>
      <w:r w:rsidR="00FE601C">
        <w:rPr>
          <w:rFonts w:hint="eastAsia"/>
          <w:lang w:eastAsia="zh-CN"/>
        </w:rPr>
        <w:t xml:space="preserve"> [1]</w:t>
      </w:r>
      <w:r w:rsidR="000706DC">
        <w:rPr>
          <w:rFonts w:hint="eastAsia"/>
          <w:lang w:eastAsia="zh-CN"/>
        </w:rPr>
        <w:t>,</w:t>
      </w:r>
    </w:p>
    <w:p w:rsidR="000706DC" w:rsidRPr="000706DC" w:rsidRDefault="000706DC" w:rsidP="000706DC">
      <w:pPr>
        <w:numPr>
          <w:ilvl w:val="0"/>
          <w:numId w:val="30"/>
        </w:numPr>
        <w:spacing w:after="120"/>
        <w:jc w:val="both"/>
        <w:rPr>
          <w:b/>
          <w:lang w:eastAsia="zh-CN"/>
        </w:rPr>
      </w:pPr>
      <w:r w:rsidRPr="000706DC">
        <w:rPr>
          <w:b/>
          <w:lang w:eastAsia="zh-CN"/>
        </w:rPr>
        <w:t xml:space="preserve">Case 1: PDU session modification without QoS flow to be added or modified or released. </w:t>
      </w:r>
    </w:p>
    <w:p w:rsidR="000706DC" w:rsidRPr="000706DC" w:rsidRDefault="000706DC" w:rsidP="000706DC">
      <w:pPr>
        <w:spacing w:after="120"/>
        <w:rPr>
          <w:sz w:val="22"/>
          <w:szCs w:val="24"/>
          <w:lang w:eastAsia="zh-CN"/>
        </w:rPr>
      </w:pPr>
      <w:r>
        <w:rPr>
          <w:rFonts w:hint="eastAsia"/>
          <w:lang w:eastAsia="zh-CN"/>
        </w:rPr>
        <w:t>Considering the following case at NG-RAN:</w:t>
      </w:r>
    </w:p>
    <w:p w:rsidR="000706DC" w:rsidRPr="000706DC" w:rsidRDefault="00E53E1C" w:rsidP="00E53E1C">
      <w:pPr>
        <w:numPr>
          <w:ilvl w:val="0"/>
          <w:numId w:val="31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Request: Only </w:t>
      </w:r>
      <w:r>
        <w:rPr>
          <w:rFonts w:eastAsiaTheme="minorEastAsia" w:hint="eastAsia"/>
          <w:lang w:eastAsia="zh-CN"/>
        </w:rPr>
        <w:t>t</w:t>
      </w:r>
      <w:r w:rsidR="000706DC" w:rsidRPr="000706DC">
        <w:rPr>
          <w:rFonts w:eastAsia="Batang"/>
          <w:lang w:eastAsia="ja-JP"/>
        </w:rPr>
        <w:t xml:space="preserve">he </w:t>
      </w:r>
      <w:bookmarkStart w:id="0" w:name="OLE_LINK1"/>
      <w:bookmarkStart w:id="1" w:name="OLE_LINK2"/>
      <w:r w:rsidR="000706DC" w:rsidRPr="000706DC">
        <w:rPr>
          <w:rFonts w:eastAsia="Batang"/>
          <w:b/>
          <w:i/>
          <w:lang w:eastAsia="ja-JP"/>
        </w:rPr>
        <w:t>PDU Session Aggregate Maximum Bit Rate</w:t>
      </w:r>
      <w:r w:rsidR="000706DC" w:rsidRPr="000706DC">
        <w:rPr>
          <w:lang w:eastAsia="zh-CN"/>
        </w:rPr>
        <w:t xml:space="preserve"> </w:t>
      </w:r>
      <w:bookmarkEnd w:id="0"/>
      <w:bookmarkEnd w:id="1"/>
      <w:r w:rsidR="000706DC" w:rsidRPr="000706DC">
        <w:rPr>
          <w:lang w:eastAsia="zh-CN"/>
        </w:rPr>
        <w:t>IE</w:t>
      </w:r>
      <w:r>
        <w:rPr>
          <w:rFonts w:hint="eastAsia"/>
          <w:lang w:eastAsia="zh-CN"/>
        </w:rPr>
        <w:t xml:space="preserve"> is included.</w:t>
      </w:r>
    </w:p>
    <w:p w:rsidR="000706DC" w:rsidRDefault="000706DC" w:rsidP="000706DC">
      <w:pPr>
        <w:numPr>
          <w:ilvl w:val="0"/>
          <w:numId w:val="30"/>
        </w:numPr>
        <w:spacing w:after="120"/>
        <w:jc w:val="both"/>
        <w:rPr>
          <w:b/>
          <w:lang w:eastAsia="zh-CN"/>
        </w:rPr>
      </w:pPr>
      <w:r>
        <w:rPr>
          <w:b/>
          <w:lang w:eastAsia="zh-CN"/>
        </w:rPr>
        <w:t xml:space="preserve">Case 2:  </w:t>
      </w:r>
      <w:r>
        <w:rPr>
          <w:rFonts w:hint="eastAsia"/>
          <w:b/>
          <w:lang w:eastAsia="zh-CN"/>
        </w:rPr>
        <w:t>Only partial</w:t>
      </w:r>
      <w:r>
        <w:rPr>
          <w:b/>
          <w:lang w:eastAsia="zh-CN"/>
        </w:rPr>
        <w:t xml:space="preserve"> QoS flows to be added or modified are failed</w:t>
      </w:r>
      <w:r>
        <w:rPr>
          <w:rFonts w:hint="eastAsia"/>
          <w:b/>
          <w:lang w:eastAsia="zh-CN"/>
        </w:rPr>
        <w:t>.</w:t>
      </w:r>
    </w:p>
    <w:p w:rsidR="000706DC" w:rsidRDefault="000706DC" w:rsidP="000706DC">
      <w:pPr>
        <w:rPr>
          <w:lang w:eastAsia="zh-CN"/>
        </w:rPr>
      </w:pPr>
      <w:r>
        <w:rPr>
          <w:rFonts w:hint="eastAsia"/>
          <w:lang w:eastAsia="zh-CN"/>
        </w:rPr>
        <w:t>Considering the following case at NG-RAN:</w:t>
      </w:r>
    </w:p>
    <w:p w:rsidR="000706DC" w:rsidRDefault="000706DC" w:rsidP="000706DC">
      <w:pPr>
        <w:numPr>
          <w:ilvl w:val="0"/>
          <w:numId w:val="31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Request: QoS flow 1 and QoS flow 2 are to be added. </w:t>
      </w:r>
    </w:p>
    <w:p w:rsidR="000706DC" w:rsidRDefault="000706DC" w:rsidP="000706DC">
      <w:pPr>
        <w:numPr>
          <w:ilvl w:val="0"/>
          <w:numId w:val="31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NG-RAN Result: QoS flow 1 is added, while QoS flow 2 is failed. </w:t>
      </w:r>
    </w:p>
    <w:p w:rsidR="000706DC" w:rsidRDefault="000706DC" w:rsidP="000706DC">
      <w:pPr>
        <w:numPr>
          <w:ilvl w:val="0"/>
          <w:numId w:val="30"/>
        </w:numPr>
        <w:spacing w:after="120"/>
        <w:jc w:val="both"/>
        <w:rPr>
          <w:b/>
          <w:lang w:eastAsia="zh-CN"/>
        </w:rPr>
      </w:pPr>
      <w:r>
        <w:rPr>
          <w:b/>
          <w:lang w:eastAsia="zh-CN"/>
        </w:rPr>
        <w:t>Case 3:  QoS flow to</w:t>
      </w:r>
      <w:r>
        <w:rPr>
          <w:rFonts w:hint="eastAsia"/>
          <w:b/>
          <w:lang w:eastAsia="zh-CN"/>
        </w:rPr>
        <w:t xml:space="preserve"> be</w:t>
      </w:r>
      <w:r>
        <w:rPr>
          <w:b/>
          <w:lang w:eastAsia="zh-CN"/>
        </w:rPr>
        <w:t xml:space="preserve"> add</w:t>
      </w:r>
      <w:r>
        <w:rPr>
          <w:rFonts w:hint="eastAsia"/>
          <w:b/>
          <w:lang w:eastAsia="zh-CN"/>
        </w:rPr>
        <w:t>ed</w:t>
      </w:r>
      <w:r>
        <w:rPr>
          <w:b/>
          <w:lang w:eastAsia="zh-CN"/>
        </w:rPr>
        <w:t xml:space="preserve"> is failed</w:t>
      </w:r>
      <w:r>
        <w:rPr>
          <w:rFonts w:hint="eastAsia"/>
          <w:b/>
          <w:lang w:eastAsia="zh-CN"/>
        </w:rPr>
        <w:t>, and</w:t>
      </w:r>
      <w:r>
        <w:rPr>
          <w:b/>
          <w:lang w:eastAsia="zh-CN"/>
        </w:rPr>
        <w:t xml:space="preserve"> QoS flow to be release</w:t>
      </w:r>
      <w:r>
        <w:rPr>
          <w:rFonts w:hint="eastAsia"/>
          <w:b/>
          <w:lang w:eastAsia="zh-CN"/>
        </w:rPr>
        <w:t xml:space="preserve">d is </w:t>
      </w:r>
      <w:r w:rsidR="003E702C">
        <w:rPr>
          <w:rFonts w:hint="eastAsia"/>
          <w:b/>
          <w:lang w:eastAsia="zh-CN"/>
        </w:rPr>
        <w:t>included</w:t>
      </w:r>
      <w:r>
        <w:rPr>
          <w:b/>
          <w:lang w:eastAsia="zh-CN"/>
        </w:rPr>
        <w:t>.</w:t>
      </w:r>
    </w:p>
    <w:p w:rsidR="000706DC" w:rsidRDefault="000706DC" w:rsidP="000706DC">
      <w:pPr>
        <w:rPr>
          <w:lang w:eastAsia="zh-CN"/>
        </w:rPr>
      </w:pPr>
      <w:r>
        <w:rPr>
          <w:rFonts w:hint="eastAsia"/>
          <w:lang w:eastAsia="zh-CN"/>
        </w:rPr>
        <w:t>Considering the following case at NG-RAN:</w:t>
      </w:r>
    </w:p>
    <w:p w:rsidR="000706DC" w:rsidRDefault="000706DC" w:rsidP="000706DC">
      <w:pPr>
        <w:numPr>
          <w:ilvl w:val="0"/>
          <w:numId w:val="31"/>
        </w:numPr>
        <w:spacing w:after="120"/>
        <w:jc w:val="both"/>
        <w:rPr>
          <w:lang w:eastAsia="zh-CN"/>
        </w:rPr>
      </w:pPr>
      <w:r>
        <w:rPr>
          <w:lang w:eastAsia="zh-CN"/>
        </w:rPr>
        <w:t>Request: QoS flow 1 to be added, QoS flow2  to be released</w:t>
      </w:r>
    </w:p>
    <w:p w:rsidR="000706DC" w:rsidRPr="000706DC" w:rsidRDefault="000706DC" w:rsidP="00237485">
      <w:pPr>
        <w:numPr>
          <w:ilvl w:val="0"/>
          <w:numId w:val="31"/>
        </w:numPr>
        <w:spacing w:after="120"/>
        <w:jc w:val="both"/>
        <w:rPr>
          <w:lang w:eastAsia="zh-CN"/>
        </w:rPr>
      </w:pPr>
      <w:r>
        <w:rPr>
          <w:lang w:eastAsia="zh-CN"/>
        </w:rPr>
        <w:lastRenderedPageBreak/>
        <w:t xml:space="preserve">NG-RAN Result: QoS flow 1 is failed to be added, while QoS flow 2 release is always successful. </w:t>
      </w:r>
    </w:p>
    <w:p w:rsidR="000706DC" w:rsidRPr="000706DC" w:rsidRDefault="000706DC" w:rsidP="000706DC">
      <w:pPr>
        <w:numPr>
          <w:ilvl w:val="0"/>
          <w:numId w:val="30"/>
        </w:numPr>
        <w:spacing w:after="120"/>
        <w:jc w:val="both"/>
        <w:rPr>
          <w:b/>
          <w:lang w:eastAsia="zh-CN"/>
        </w:rPr>
      </w:pPr>
      <w:r w:rsidRPr="000706DC">
        <w:rPr>
          <w:b/>
          <w:lang w:eastAsia="zh-CN"/>
        </w:rPr>
        <w:t xml:space="preserve">Case </w:t>
      </w:r>
      <w:r w:rsidRPr="000706DC">
        <w:rPr>
          <w:rFonts w:hint="eastAsia"/>
          <w:b/>
          <w:lang w:eastAsia="zh-CN"/>
        </w:rPr>
        <w:t>4</w:t>
      </w:r>
      <w:r w:rsidRPr="000706DC">
        <w:rPr>
          <w:b/>
          <w:lang w:eastAsia="zh-CN"/>
        </w:rPr>
        <w:t xml:space="preserve">:  </w:t>
      </w:r>
      <w:r w:rsidRPr="000706DC">
        <w:rPr>
          <w:rFonts w:hint="eastAsia"/>
          <w:b/>
          <w:lang w:eastAsia="zh-CN"/>
        </w:rPr>
        <w:t>All</w:t>
      </w:r>
      <w:r w:rsidRPr="000706DC">
        <w:rPr>
          <w:b/>
          <w:lang w:eastAsia="zh-CN"/>
        </w:rPr>
        <w:t xml:space="preserve"> QoS flows to be added or modified are failed</w:t>
      </w:r>
      <w:r w:rsidRPr="000706DC">
        <w:rPr>
          <w:rFonts w:hint="eastAsia"/>
          <w:b/>
          <w:lang w:eastAsia="zh-CN"/>
        </w:rPr>
        <w:t xml:space="preserve">, and PDU Session AMBR IE </w:t>
      </w:r>
      <w:r w:rsidR="00FE601C">
        <w:rPr>
          <w:rFonts w:hint="eastAsia"/>
          <w:b/>
          <w:lang w:eastAsia="zh-CN"/>
        </w:rPr>
        <w:t>is included</w:t>
      </w:r>
      <w:r w:rsidRPr="000706DC">
        <w:rPr>
          <w:rFonts w:hint="eastAsia"/>
          <w:b/>
          <w:lang w:eastAsia="zh-CN"/>
        </w:rPr>
        <w:t>.</w:t>
      </w:r>
    </w:p>
    <w:p w:rsidR="000706DC" w:rsidRPr="000706DC" w:rsidRDefault="000706DC" w:rsidP="000706DC">
      <w:pPr>
        <w:spacing w:after="120"/>
        <w:rPr>
          <w:sz w:val="22"/>
          <w:szCs w:val="24"/>
          <w:lang w:eastAsia="zh-CN"/>
        </w:rPr>
      </w:pPr>
      <w:r>
        <w:rPr>
          <w:rFonts w:hint="eastAsia"/>
          <w:lang w:eastAsia="zh-CN"/>
        </w:rPr>
        <w:t>Considering the following case at NG-RAN:</w:t>
      </w:r>
    </w:p>
    <w:p w:rsidR="000706DC" w:rsidRPr="000706DC" w:rsidRDefault="000706DC" w:rsidP="000706DC">
      <w:pPr>
        <w:numPr>
          <w:ilvl w:val="0"/>
          <w:numId w:val="31"/>
        </w:numPr>
        <w:spacing w:after="120"/>
        <w:jc w:val="both"/>
        <w:rPr>
          <w:lang w:eastAsia="zh-CN"/>
        </w:rPr>
      </w:pPr>
      <w:r w:rsidRPr="000706DC">
        <w:rPr>
          <w:lang w:eastAsia="zh-CN"/>
        </w:rPr>
        <w:t>Request: QoS flow 1</w:t>
      </w:r>
      <w:r w:rsidRPr="000706DC">
        <w:rPr>
          <w:rFonts w:hint="eastAsia"/>
          <w:lang w:eastAsia="zh-CN"/>
        </w:rPr>
        <w:t xml:space="preserve"> &amp; 2</w:t>
      </w:r>
      <w:r w:rsidRPr="000706DC">
        <w:rPr>
          <w:lang w:eastAsia="zh-CN"/>
        </w:rPr>
        <w:t xml:space="preserve"> to be added, </w:t>
      </w:r>
      <w:r w:rsidRPr="000706DC">
        <w:rPr>
          <w:rFonts w:hint="eastAsia"/>
          <w:lang w:eastAsia="zh-CN"/>
        </w:rPr>
        <w:t>and PDU Session AMBR IE to be modified</w:t>
      </w:r>
    </w:p>
    <w:p w:rsidR="000706DC" w:rsidRPr="000706DC" w:rsidRDefault="000706DC" w:rsidP="000706DC">
      <w:pPr>
        <w:numPr>
          <w:ilvl w:val="0"/>
          <w:numId w:val="31"/>
        </w:numPr>
        <w:spacing w:after="120"/>
        <w:jc w:val="both"/>
        <w:rPr>
          <w:lang w:eastAsia="zh-CN"/>
        </w:rPr>
      </w:pPr>
      <w:r w:rsidRPr="000706DC">
        <w:rPr>
          <w:lang w:eastAsia="zh-CN"/>
        </w:rPr>
        <w:t xml:space="preserve">NG-RAN Result: </w:t>
      </w:r>
      <w:r w:rsidRPr="000706DC">
        <w:rPr>
          <w:rFonts w:hint="eastAsia"/>
          <w:lang w:eastAsia="zh-CN"/>
        </w:rPr>
        <w:t xml:space="preserve">All </w:t>
      </w:r>
      <w:r w:rsidRPr="000706DC">
        <w:rPr>
          <w:lang w:eastAsia="zh-CN"/>
        </w:rPr>
        <w:t>QoS flo</w:t>
      </w:r>
      <w:r w:rsidRPr="000706DC">
        <w:rPr>
          <w:rFonts w:hint="eastAsia"/>
          <w:lang w:eastAsia="zh-CN"/>
        </w:rPr>
        <w:t>ws</w:t>
      </w:r>
      <w:r w:rsidRPr="000706DC">
        <w:rPr>
          <w:lang w:eastAsia="zh-CN"/>
        </w:rPr>
        <w:t xml:space="preserve"> to be added</w:t>
      </w:r>
      <w:r w:rsidRPr="000706DC">
        <w:rPr>
          <w:rFonts w:hint="eastAsia"/>
          <w:lang w:eastAsia="zh-CN"/>
        </w:rPr>
        <w:t xml:space="preserve"> are failed</w:t>
      </w:r>
      <w:r w:rsidRPr="000706DC">
        <w:rPr>
          <w:lang w:eastAsia="zh-CN"/>
        </w:rPr>
        <w:t xml:space="preserve">, while </w:t>
      </w:r>
      <w:r w:rsidRPr="000706DC">
        <w:rPr>
          <w:rFonts w:hint="eastAsia"/>
          <w:lang w:eastAsia="zh-CN"/>
        </w:rPr>
        <w:t>update of PDU Session AMBR IE</w:t>
      </w:r>
      <w:r w:rsidRPr="000706DC">
        <w:rPr>
          <w:lang w:eastAsia="zh-CN"/>
        </w:rPr>
        <w:t xml:space="preserve"> is always successful. </w:t>
      </w:r>
    </w:p>
    <w:p w:rsidR="004334BF" w:rsidRDefault="00B460FE" w:rsidP="00237485">
      <w:pPr>
        <w:rPr>
          <w:lang w:eastAsia="zh-CN"/>
        </w:rPr>
      </w:pPr>
      <w:r>
        <w:rPr>
          <w:rFonts w:hint="eastAsia"/>
          <w:lang w:eastAsia="zh-CN"/>
        </w:rPr>
        <w:t>Additionally, two more cases are discussed during last meeting,</w:t>
      </w:r>
    </w:p>
    <w:p w:rsidR="00B460FE" w:rsidRDefault="00B460FE" w:rsidP="00B460FE">
      <w:pPr>
        <w:numPr>
          <w:ilvl w:val="0"/>
          <w:numId w:val="30"/>
        </w:numPr>
        <w:spacing w:after="120"/>
        <w:jc w:val="both"/>
        <w:rPr>
          <w:b/>
          <w:lang w:eastAsia="zh-CN"/>
        </w:rPr>
      </w:pPr>
      <w:r>
        <w:rPr>
          <w:b/>
          <w:lang w:eastAsia="zh-CN"/>
        </w:rPr>
        <w:t xml:space="preserve">Case </w:t>
      </w:r>
      <w:r>
        <w:rPr>
          <w:rFonts w:hint="eastAsia"/>
          <w:b/>
          <w:lang w:eastAsia="zh-CN"/>
        </w:rPr>
        <w:t>5</w:t>
      </w:r>
      <w:r>
        <w:rPr>
          <w:b/>
          <w:lang w:eastAsia="zh-CN"/>
        </w:rPr>
        <w:t>:  QoS flows to be added or modified are</w:t>
      </w:r>
      <w:r>
        <w:rPr>
          <w:rFonts w:hint="eastAsia"/>
          <w:b/>
          <w:lang w:eastAsia="zh-CN"/>
        </w:rPr>
        <w:t xml:space="preserve"> all</w:t>
      </w:r>
      <w:r>
        <w:rPr>
          <w:b/>
          <w:lang w:eastAsia="zh-CN"/>
        </w:rPr>
        <w:t xml:space="preserve"> failed</w:t>
      </w:r>
      <w:r>
        <w:rPr>
          <w:rFonts w:hint="eastAsia"/>
          <w:b/>
          <w:lang w:eastAsia="zh-CN"/>
        </w:rPr>
        <w:t>, and NG-U UP TNL modification is successful.</w:t>
      </w:r>
    </w:p>
    <w:p w:rsidR="00B460FE" w:rsidRDefault="00B460FE" w:rsidP="00B460FE">
      <w:pPr>
        <w:rPr>
          <w:lang w:eastAsia="zh-CN"/>
        </w:rPr>
      </w:pPr>
      <w:r>
        <w:rPr>
          <w:rFonts w:hint="eastAsia"/>
          <w:lang w:eastAsia="zh-CN"/>
        </w:rPr>
        <w:t>Considering the following case at NG-RAN:</w:t>
      </w:r>
    </w:p>
    <w:p w:rsidR="00B460FE" w:rsidRDefault="00B460FE" w:rsidP="00B460FE">
      <w:pPr>
        <w:numPr>
          <w:ilvl w:val="0"/>
          <w:numId w:val="31"/>
        </w:numPr>
        <w:spacing w:after="120"/>
        <w:jc w:val="both"/>
        <w:rPr>
          <w:lang w:eastAsia="zh-CN"/>
        </w:rPr>
      </w:pPr>
      <w:r>
        <w:rPr>
          <w:lang w:eastAsia="zh-CN"/>
        </w:rPr>
        <w:t>Request: QoS flow 1 and QoS flow 2 are to be added</w:t>
      </w:r>
      <w:r>
        <w:rPr>
          <w:rFonts w:hint="eastAsia"/>
          <w:lang w:eastAsia="zh-CN"/>
        </w:rPr>
        <w:t>, and NG-U UP TNL is modified</w:t>
      </w:r>
      <w:r>
        <w:rPr>
          <w:lang w:eastAsia="zh-CN"/>
        </w:rPr>
        <w:t xml:space="preserve">. </w:t>
      </w:r>
    </w:p>
    <w:p w:rsidR="00B460FE" w:rsidRPr="00B460FE" w:rsidRDefault="00B460FE" w:rsidP="00237485">
      <w:pPr>
        <w:numPr>
          <w:ilvl w:val="0"/>
          <w:numId w:val="31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NG-RAN Result: QoS flow 1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QoS flow 2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failed</w:t>
      </w:r>
      <w:r>
        <w:rPr>
          <w:rFonts w:hint="eastAsia"/>
          <w:lang w:eastAsia="zh-CN"/>
        </w:rPr>
        <w:t xml:space="preserve"> to be added, while NG-U UP TNL is modified successfully</w:t>
      </w:r>
      <w:r>
        <w:rPr>
          <w:lang w:eastAsia="zh-CN"/>
        </w:rPr>
        <w:t xml:space="preserve">. </w:t>
      </w:r>
    </w:p>
    <w:p w:rsidR="00B460FE" w:rsidRDefault="00B460FE" w:rsidP="00B460FE">
      <w:pPr>
        <w:numPr>
          <w:ilvl w:val="0"/>
          <w:numId w:val="30"/>
        </w:numPr>
        <w:spacing w:after="120"/>
        <w:jc w:val="both"/>
        <w:rPr>
          <w:b/>
          <w:lang w:eastAsia="zh-CN"/>
        </w:rPr>
      </w:pPr>
      <w:r>
        <w:rPr>
          <w:b/>
          <w:lang w:eastAsia="zh-CN"/>
        </w:rPr>
        <w:t xml:space="preserve">Case </w:t>
      </w:r>
      <w:r>
        <w:rPr>
          <w:rFonts w:hint="eastAsia"/>
          <w:b/>
          <w:lang w:eastAsia="zh-CN"/>
        </w:rPr>
        <w:t>6</w:t>
      </w:r>
      <w:r>
        <w:rPr>
          <w:b/>
          <w:lang w:eastAsia="zh-CN"/>
        </w:rPr>
        <w:t>:  QoS flows to be added or modified are</w:t>
      </w:r>
      <w:r>
        <w:rPr>
          <w:rFonts w:hint="eastAsia"/>
          <w:b/>
          <w:lang w:eastAsia="zh-CN"/>
        </w:rPr>
        <w:t xml:space="preserve"> all</w:t>
      </w:r>
      <w:r>
        <w:rPr>
          <w:b/>
          <w:lang w:eastAsia="zh-CN"/>
        </w:rPr>
        <w:t xml:space="preserve"> failed</w:t>
      </w:r>
      <w:r>
        <w:rPr>
          <w:rFonts w:hint="eastAsia"/>
          <w:b/>
          <w:lang w:eastAsia="zh-CN"/>
        </w:rPr>
        <w:t>.</w:t>
      </w:r>
    </w:p>
    <w:p w:rsidR="00B460FE" w:rsidRDefault="00B460FE" w:rsidP="00B460FE">
      <w:pPr>
        <w:rPr>
          <w:lang w:eastAsia="zh-CN"/>
        </w:rPr>
      </w:pPr>
      <w:r>
        <w:rPr>
          <w:rFonts w:hint="eastAsia"/>
          <w:lang w:eastAsia="zh-CN"/>
        </w:rPr>
        <w:t>Considering the following case at NG-RAN:</w:t>
      </w:r>
    </w:p>
    <w:p w:rsidR="00B460FE" w:rsidRDefault="00B460FE" w:rsidP="00B460FE">
      <w:pPr>
        <w:numPr>
          <w:ilvl w:val="0"/>
          <w:numId w:val="31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Request: QoS flow 1 and QoS flow 2 are to be added. </w:t>
      </w:r>
    </w:p>
    <w:p w:rsidR="00B460FE" w:rsidRPr="00B460FE" w:rsidRDefault="00B460FE" w:rsidP="00237485">
      <w:pPr>
        <w:numPr>
          <w:ilvl w:val="0"/>
          <w:numId w:val="31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NG-RAN Result: QoS flow 1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QoS flow 2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failed</w:t>
      </w:r>
      <w:r>
        <w:rPr>
          <w:rFonts w:hint="eastAsia"/>
          <w:lang w:eastAsia="zh-CN"/>
        </w:rPr>
        <w:t xml:space="preserve"> to be added</w:t>
      </w:r>
      <w:r>
        <w:rPr>
          <w:lang w:eastAsia="zh-CN"/>
        </w:rPr>
        <w:t xml:space="preserve">. </w:t>
      </w:r>
    </w:p>
    <w:p w:rsidR="00B460FE" w:rsidRDefault="00B460FE" w:rsidP="00237485">
      <w:pPr>
        <w:rPr>
          <w:lang w:eastAsia="zh-CN"/>
        </w:rPr>
      </w:pPr>
    </w:p>
    <w:p w:rsidR="00CB18AF" w:rsidRDefault="00CB18AF" w:rsidP="00237485">
      <w:pPr>
        <w:rPr>
          <w:lang w:eastAsia="zh-CN"/>
        </w:rPr>
      </w:pPr>
      <w:r>
        <w:rPr>
          <w:rFonts w:hint="eastAsia"/>
          <w:lang w:eastAsia="zh-CN"/>
        </w:rPr>
        <w:t>As proposed by some company, we need to firstly identify under which cases the NAS-PDU should/shouldn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be sent to UE, then we can figure out an appropriate correction on the current spec text.</w:t>
      </w:r>
    </w:p>
    <w:p w:rsidR="004334BF" w:rsidRPr="007244C4" w:rsidRDefault="00304374" w:rsidP="00237485">
      <w:pPr>
        <w:rPr>
          <w:lang w:eastAsia="zh-CN"/>
        </w:rPr>
      </w:pPr>
      <w:r>
        <w:rPr>
          <w:rFonts w:hint="eastAsia"/>
          <w:lang w:eastAsia="zh-CN"/>
        </w:rPr>
        <w:t>For Case 1, according to the online discussion during last meeting, all companies agree</w:t>
      </w:r>
      <w:r w:rsidR="003E702C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that the NAS-PDU should be sent to UE; however, companies still have different understandings on whether PDU Session AMBR IE will always be successfully modified or not. </w:t>
      </w:r>
      <w:r w:rsidR="007244C4">
        <w:rPr>
          <w:rFonts w:hint="eastAsia"/>
          <w:lang w:eastAsia="zh-CN"/>
        </w:rPr>
        <w:t>Based on the current spec text on the modification of PDU Session AMBR IE [2],</w:t>
      </w:r>
    </w:p>
    <w:p w:rsidR="00EC7805" w:rsidRDefault="00EC7805" w:rsidP="00237485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 w:rsidRPr="008716BE">
        <w:rPr>
          <w:rFonts w:hint="eastAsia"/>
          <w:b/>
          <w:color w:val="0070C0"/>
          <w:lang w:eastAsia="zh-CN"/>
        </w:rPr>
        <w:t>Start of quotation</w:t>
      </w:r>
      <w:r>
        <w:rPr>
          <w:rFonts w:hint="eastAsia"/>
          <w:lang w:eastAsia="zh-CN"/>
        </w:rPr>
        <w:t>------------------------------------------------------------</w:t>
      </w:r>
    </w:p>
    <w:p w:rsidR="00EC7805" w:rsidRPr="007244C4" w:rsidRDefault="007244C4" w:rsidP="007244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244C4">
        <w:rPr>
          <w:lang w:eastAsia="ko-KR"/>
        </w:rPr>
        <w:t>-</w:t>
      </w:r>
      <w:r w:rsidRPr="007244C4">
        <w:rPr>
          <w:lang w:eastAsia="ko-KR"/>
        </w:rPr>
        <w:tab/>
        <w:t>If the</w:t>
      </w:r>
      <w:r w:rsidRPr="007244C4">
        <w:rPr>
          <w:i/>
          <w:snapToGrid w:val="0"/>
          <w:lang w:eastAsia="ko-KR"/>
        </w:rPr>
        <w:t xml:space="preserve"> </w:t>
      </w:r>
      <w:r w:rsidRPr="007244C4">
        <w:rPr>
          <w:i/>
          <w:lang w:eastAsia="ja-JP"/>
        </w:rPr>
        <w:t>PDU Session</w:t>
      </w:r>
      <w:r w:rsidRPr="007244C4">
        <w:rPr>
          <w:rFonts w:hint="eastAsia"/>
          <w:i/>
          <w:lang w:eastAsia="zh-CN"/>
        </w:rPr>
        <w:t xml:space="preserve"> </w:t>
      </w:r>
      <w:r w:rsidRPr="007244C4">
        <w:rPr>
          <w:i/>
          <w:lang w:eastAsia="ja-JP"/>
        </w:rPr>
        <w:t>Aggregate Maximum Bit Rate</w:t>
      </w:r>
      <w:r w:rsidRPr="007244C4">
        <w:rPr>
          <w:lang w:eastAsia="ja-JP"/>
        </w:rPr>
        <w:t xml:space="preserve"> IE</w:t>
      </w:r>
      <w:r w:rsidRPr="007244C4">
        <w:rPr>
          <w:lang w:eastAsia="ko-KR"/>
        </w:rPr>
        <w:t xml:space="preserve"> is included in the</w:t>
      </w:r>
      <w:r w:rsidRPr="007244C4">
        <w:rPr>
          <w:lang w:eastAsia="zh-CN"/>
        </w:rPr>
        <w:t xml:space="preserve"> </w:t>
      </w:r>
      <w:r w:rsidRPr="007244C4">
        <w:rPr>
          <w:i/>
          <w:lang w:eastAsia="ja-JP"/>
        </w:rPr>
        <w:t>PDU Session Resource Modify Request Transfer</w:t>
      </w:r>
      <w:r w:rsidRPr="007244C4">
        <w:rPr>
          <w:rFonts w:hint="eastAsia"/>
          <w:i/>
          <w:lang w:eastAsia="zh-CN"/>
        </w:rPr>
        <w:t xml:space="preserve"> </w:t>
      </w:r>
      <w:r w:rsidRPr="007244C4">
        <w:rPr>
          <w:rFonts w:hint="eastAsia"/>
          <w:lang w:eastAsia="zh-CN"/>
        </w:rPr>
        <w:t>IE,</w:t>
      </w:r>
      <w:r w:rsidRPr="007244C4">
        <w:rPr>
          <w:lang w:eastAsia="ko-KR"/>
        </w:rPr>
        <w:t xml:space="preserve"> the </w:t>
      </w:r>
      <w:r w:rsidRPr="007244C4">
        <w:rPr>
          <w:rFonts w:hint="eastAsia"/>
          <w:lang w:eastAsia="zh-CN"/>
        </w:rPr>
        <w:t>NG-RAN node</w:t>
      </w:r>
      <w:r w:rsidRPr="007244C4">
        <w:rPr>
          <w:lang w:eastAsia="ko-KR"/>
        </w:rPr>
        <w:t xml:space="preserve"> shall</w:t>
      </w:r>
      <w:r w:rsidRPr="007244C4">
        <w:rPr>
          <w:rFonts w:hint="eastAsia"/>
          <w:lang w:eastAsia="zh-CN"/>
        </w:rPr>
        <w:t xml:space="preserve"> </w:t>
      </w:r>
      <w:r w:rsidRPr="007244C4">
        <w:rPr>
          <w:lang w:eastAsia="zh-CN"/>
        </w:rPr>
        <w:t xml:space="preserve">store and </w:t>
      </w:r>
      <w:r w:rsidRPr="007244C4">
        <w:rPr>
          <w:lang w:eastAsia="ko-KR"/>
        </w:rPr>
        <w:t xml:space="preserve">use the </w:t>
      </w:r>
      <w:r w:rsidRPr="007244C4">
        <w:rPr>
          <w:lang w:eastAsia="zh-CN"/>
        </w:rPr>
        <w:t>received</w:t>
      </w:r>
      <w:r w:rsidRPr="007244C4">
        <w:rPr>
          <w:lang w:eastAsia="ko-KR"/>
        </w:rPr>
        <w:t xml:space="preserve"> PDU Session Aggregate Maximum Bit Rate value when enforcing traffic policing for Non-GBR QoS flows </w:t>
      </w:r>
      <w:r w:rsidRPr="007244C4">
        <w:rPr>
          <w:rFonts w:hint="eastAsia"/>
          <w:lang w:eastAsia="zh-CN"/>
        </w:rPr>
        <w:t>for the concerned UE as specified in TS 23.501</w:t>
      </w:r>
      <w:r w:rsidRPr="007244C4">
        <w:rPr>
          <w:lang w:eastAsia="zh-CN"/>
        </w:rPr>
        <w:t xml:space="preserve"> </w:t>
      </w:r>
      <w:r w:rsidRPr="007244C4">
        <w:rPr>
          <w:rFonts w:hint="eastAsia"/>
          <w:lang w:eastAsia="zh-CN"/>
        </w:rPr>
        <w:t>[9]</w:t>
      </w:r>
      <w:r w:rsidRPr="007244C4">
        <w:rPr>
          <w:lang w:eastAsia="ja-JP"/>
        </w:rPr>
        <w:t>.</w:t>
      </w:r>
      <w:r w:rsidR="00EC7805" w:rsidRPr="00EC7805">
        <w:rPr>
          <w:rFonts w:eastAsia="等线"/>
          <w:i/>
          <w:iCs/>
        </w:rPr>
        <w:t xml:space="preserve"> </w:t>
      </w:r>
    </w:p>
    <w:p w:rsidR="00981824" w:rsidRDefault="00EC7805" w:rsidP="00237485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>
        <w:rPr>
          <w:rFonts w:hint="eastAsia"/>
          <w:b/>
          <w:color w:val="0070C0"/>
          <w:lang w:eastAsia="zh-CN"/>
        </w:rPr>
        <w:t>End</w:t>
      </w:r>
      <w:r w:rsidRPr="008716BE">
        <w:rPr>
          <w:rFonts w:hint="eastAsia"/>
          <w:b/>
          <w:color w:val="0070C0"/>
          <w:lang w:eastAsia="zh-CN"/>
        </w:rPr>
        <w:t xml:space="preserve"> of quotation</w:t>
      </w:r>
      <w:r>
        <w:rPr>
          <w:rFonts w:hint="eastAsia"/>
          <w:lang w:eastAsia="zh-CN"/>
        </w:rPr>
        <w:t>------------------------------------------------------------</w:t>
      </w:r>
      <w:r w:rsidR="007244C4">
        <w:rPr>
          <w:rFonts w:hint="eastAsia"/>
          <w:lang w:eastAsia="zh-CN"/>
        </w:rPr>
        <w:t>-</w:t>
      </w:r>
    </w:p>
    <w:p w:rsidR="007244C4" w:rsidRDefault="007244C4" w:rsidP="00237485">
      <w:pPr>
        <w:rPr>
          <w:lang w:eastAsia="zh-CN"/>
        </w:rPr>
      </w:pPr>
      <w:r>
        <w:rPr>
          <w:rFonts w:hint="eastAsia"/>
          <w:lang w:eastAsia="zh-CN"/>
        </w:rPr>
        <w:t>The text above gives us an impression that</w:t>
      </w:r>
      <w:r w:rsidR="00CB18AF">
        <w:rPr>
          <w:rFonts w:hint="eastAsia"/>
          <w:lang w:eastAsia="zh-CN"/>
        </w:rPr>
        <w:t xml:space="preserve"> as long as</w:t>
      </w:r>
      <w:r>
        <w:rPr>
          <w:rFonts w:hint="eastAsia"/>
          <w:lang w:eastAsia="zh-CN"/>
        </w:rPr>
        <w:t xml:space="preserve"> PDU Session AMBR IE is included,</w:t>
      </w:r>
      <w:r w:rsidR="00CB18AF">
        <w:rPr>
          <w:rFonts w:hint="eastAsia"/>
          <w:lang w:eastAsia="zh-CN"/>
        </w:rPr>
        <w:t xml:space="preserve"> the PDU Session AMBR will always be accepted by NG-RAN, namely the modification on PDU Session AMBR at NG-RAN will always be successful, so there</w:t>
      </w:r>
      <w:r w:rsidR="00CB18AF">
        <w:rPr>
          <w:lang w:eastAsia="zh-CN"/>
        </w:rPr>
        <w:t>’</w:t>
      </w:r>
      <w:r w:rsidR="00CB18AF">
        <w:rPr>
          <w:rFonts w:hint="eastAsia"/>
          <w:lang w:eastAsia="zh-CN"/>
        </w:rPr>
        <w:t xml:space="preserve">s no need to emphasize whether the PDU Session AMBR IE is modified </w:t>
      </w:r>
      <w:r w:rsidR="00CB18AF">
        <w:rPr>
          <w:lang w:eastAsia="zh-CN"/>
        </w:rPr>
        <w:t>‘</w:t>
      </w:r>
      <w:r w:rsidR="00CB18AF" w:rsidRPr="00CB18AF">
        <w:rPr>
          <w:rFonts w:hint="eastAsia"/>
          <w:b/>
          <w:i/>
          <w:lang w:eastAsia="zh-CN"/>
        </w:rPr>
        <w:t>successfully</w:t>
      </w:r>
      <w:r w:rsidR="00CB18AF">
        <w:rPr>
          <w:lang w:eastAsia="zh-CN"/>
        </w:rPr>
        <w:t>’</w:t>
      </w:r>
      <w:r w:rsidR="00CB18AF">
        <w:rPr>
          <w:rFonts w:hint="eastAsia"/>
          <w:lang w:eastAsia="zh-CN"/>
        </w:rPr>
        <w:t xml:space="preserve"> at NG-RAN.</w:t>
      </w:r>
    </w:p>
    <w:p w:rsidR="00CB18AF" w:rsidRDefault="00326874" w:rsidP="00237485">
      <w:pPr>
        <w:rPr>
          <w:lang w:eastAsia="zh-CN"/>
        </w:rPr>
      </w:pPr>
      <w:r>
        <w:rPr>
          <w:rFonts w:hint="eastAsia"/>
          <w:b/>
          <w:lang w:eastAsia="zh-CN"/>
        </w:rPr>
        <w:t>Proposal 1: Agree that when the NG-RAN receives a PDU Session Resource Modify Request message which only includes the PDU Session AMBR IE, the NG-RAN shall send NAS-PDU to UE.</w:t>
      </w:r>
    </w:p>
    <w:p w:rsidR="007244C4" w:rsidRPr="00326874" w:rsidRDefault="00C7055E" w:rsidP="00237485">
      <w:pPr>
        <w:rPr>
          <w:lang w:eastAsia="zh-CN"/>
        </w:rPr>
      </w:pPr>
      <w:r>
        <w:rPr>
          <w:rFonts w:hint="eastAsia"/>
          <w:lang w:eastAsia="zh-CN"/>
        </w:rPr>
        <w:t>Similarly, as indicated by the current spec below [2], if the QoS Flow to Release List IE is included, the NG-RAN will always release the QoS flows indicated in the list.</w:t>
      </w:r>
    </w:p>
    <w:p w:rsidR="007244C4" w:rsidRDefault="007244C4" w:rsidP="007244C4">
      <w:pPr>
        <w:rPr>
          <w:lang w:eastAsia="zh-CN"/>
        </w:rPr>
      </w:pPr>
      <w:r>
        <w:rPr>
          <w:rFonts w:hint="eastAsia"/>
          <w:lang w:eastAsia="zh-CN"/>
        </w:rPr>
        <w:lastRenderedPageBreak/>
        <w:t>------------------------------------------------------------</w:t>
      </w:r>
      <w:r w:rsidRPr="008716BE">
        <w:rPr>
          <w:rFonts w:hint="eastAsia"/>
          <w:b/>
          <w:color w:val="0070C0"/>
          <w:lang w:eastAsia="zh-CN"/>
        </w:rPr>
        <w:t>Start of quotation</w:t>
      </w:r>
      <w:r>
        <w:rPr>
          <w:rFonts w:hint="eastAsia"/>
          <w:lang w:eastAsia="zh-CN"/>
        </w:rPr>
        <w:t>------------------------------------------------------------</w:t>
      </w:r>
    </w:p>
    <w:p w:rsidR="007244C4" w:rsidRPr="00C7055E" w:rsidRDefault="00C7055E" w:rsidP="00C705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7055E">
        <w:rPr>
          <w:lang w:eastAsia="ko-KR"/>
        </w:rPr>
        <w:t>-</w:t>
      </w:r>
      <w:r w:rsidRPr="00C7055E">
        <w:rPr>
          <w:lang w:eastAsia="ko-KR"/>
        </w:rPr>
        <w:tab/>
      </w:r>
      <w:r w:rsidRPr="00C7055E">
        <w:rPr>
          <w:rFonts w:hint="eastAsia"/>
          <w:lang w:eastAsia="zh-CN"/>
        </w:rPr>
        <w:t>For each QoS flow included in</w:t>
      </w:r>
      <w:r w:rsidRPr="00C7055E">
        <w:rPr>
          <w:lang w:eastAsia="zh-CN"/>
        </w:rPr>
        <w:t xml:space="preserve"> the</w:t>
      </w:r>
      <w:r w:rsidRPr="00C7055E">
        <w:rPr>
          <w:rFonts w:hint="eastAsia"/>
          <w:lang w:eastAsia="zh-CN"/>
        </w:rPr>
        <w:t xml:space="preserve"> </w:t>
      </w:r>
      <w:r w:rsidRPr="00C7055E">
        <w:rPr>
          <w:i/>
          <w:lang w:eastAsia="zh-CN"/>
        </w:rPr>
        <w:t>QoS Flow to Release List</w:t>
      </w:r>
      <w:r w:rsidRPr="00C7055E">
        <w:rPr>
          <w:rFonts w:hint="eastAsia"/>
          <w:lang w:eastAsia="zh-CN"/>
        </w:rPr>
        <w:t xml:space="preserve"> IE, the NG-RAN node shall de-</w:t>
      </w:r>
      <w:r w:rsidRPr="00C7055E">
        <w:rPr>
          <w:lang w:eastAsia="zh-CN"/>
        </w:rPr>
        <w:t>associate</w:t>
      </w:r>
      <w:r w:rsidRPr="00C7055E">
        <w:rPr>
          <w:rFonts w:hint="eastAsia"/>
          <w:lang w:eastAsia="zh-CN"/>
        </w:rPr>
        <w:t xml:space="preserve"> the </w:t>
      </w:r>
      <w:r w:rsidRPr="00C7055E">
        <w:rPr>
          <w:rFonts w:hint="eastAsia"/>
          <w:lang w:eastAsia="ko-KR"/>
        </w:rPr>
        <w:t>QoS flow with the</w:t>
      </w:r>
      <w:r w:rsidRPr="00C7055E">
        <w:rPr>
          <w:rFonts w:hint="eastAsia"/>
          <w:lang w:eastAsia="zh-CN"/>
        </w:rPr>
        <w:t xml:space="preserve"> previously associated</w:t>
      </w:r>
      <w:r w:rsidRPr="00C7055E">
        <w:rPr>
          <w:rFonts w:hint="eastAsia"/>
          <w:lang w:eastAsia="ko-KR"/>
        </w:rPr>
        <w:t xml:space="preserve"> </w:t>
      </w:r>
      <w:r w:rsidRPr="00C7055E">
        <w:rPr>
          <w:lang w:eastAsia="ko-KR"/>
        </w:rPr>
        <w:t>DRB</w:t>
      </w:r>
      <w:r w:rsidRPr="00C7055E">
        <w:rPr>
          <w:rFonts w:hint="eastAsia"/>
          <w:lang w:eastAsia="zh-CN"/>
        </w:rPr>
        <w:t>.</w:t>
      </w:r>
    </w:p>
    <w:p w:rsidR="007244C4" w:rsidRDefault="007244C4" w:rsidP="007244C4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>
        <w:rPr>
          <w:rFonts w:hint="eastAsia"/>
          <w:b/>
          <w:color w:val="0070C0"/>
          <w:lang w:eastAsia="zh-CN"/>
        </w:rPr>
        <w:t>End</w:t>
      </w:r>
      <w:r w:rsidRPr="008716BE">
        <w:rPr>
          <w:rFonts w:hint="eastAsia"/>
          <w:b/>
          <w:color w:val="0070C0"/>
          <w:lang w:eastAsia="zh-CN"/>
        </w:rPr>
        <w:t xml:space="preserve"> of quotation</w:t>
      </w:r>
      <w:r>
        <w:rPr>
          <w:rFonts w:hint="eastAsia"/>
          <w:lang w:eastAsia="zh-CN"/>
        </w:rPr>
        <w:t>-------------------------------------------------------------</w:t>
      </w:r>
    </w:p>
    <w:p w:rsidR="007244C4" w:rsidRPr="007244C4" w:rsidRDefault="003E702C" w:rsidP="00237485">
      <w:pPr>
        <w:rPr>
          <w:lang w:eastAsia="zh-CN"/>
        </w:rPr>
      </w:pPr>
      <w:r>
        <w:rPr>
          <w:rFonts w:hint="eastAsia"/>
          <w:lang w:eastAsia="zh-CN"/>
        </w:rPr>
        <w:t>For Case 2 and Case 3, all companies agreed that the NAS-PDU should be delivered to UE.</w:t>
      </w:r>
    </w:p>
    <w:p w:rsidR="003E702C" w:rsidRPr="003E702C" w:rsidRDefault="003E702C" w:rsidP="003E702C">
      <w:pPr>
        <w:spacing w:after="120"/>
        <w:rPr>
          <w:b/>
          <w:lang w:eastAsia="zh-CN"/>
        </w:rPr>
      </w:pPr>
      <w:r w:rsidRPr="003E702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3E702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Agree that w</w:t>
      </w:r>
      <w:r w:rsidRPr="003E702C">
        <w:rPr>
          <w:rFonts w:hint="eastAsia"/>
          <w:b/>
          <w:lang w:eastAsia="zh-CN"/>
        </w:rPr>
        <w:t>hen only partial QoS flows to be added or modified are failed, NG-RAN shall send NAS-PDU to UE.</w:t>
      </w:r>
    </w:p>
    <w:p w:rsidR="007244C4" w:rsidRDefault="003E702C" w:rsidP="003E702C">
      <w:pPr>
        <w:rPr>
          <w:b/>
          <w:lang w:eastAsia="zh-CN"/>
        </w:rPr>
      </w:pPr>
      <w:r w:rsidRPr="003E702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3E702C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Agree that w</w:t>
      </w:r>
      <w:r w:rsidRPr="003E702C">
        <w:rPr>
          <w:rFonts w:hint="eastAsia"/>
          <w:b/>
          <w:lang w:eastAsia="zh-CN"/>
        </w:rPr>
        <w:t>hen QoS flows to be added or modified are all failed while</w:t>
      </w:r>
      <w:r>
        <w:rPr>
          <w:rFonts w:hint="eastAsia"/>
          <w:b/>
          <w:lang w:eastAsia="zh-CN"/>
        </w:rPr>
        <w:t xml:space="preserve"> some</w:t>
      </w:r>
      <w:r w:rsidRPr="003E702C">
        <w:rPr>
          <w:rFonts w:hint="eastAsia"/>
          <w:b/>
          <w:lang w:eastAsia="zh-CN"/>
        </w:rPr>
        <w:t xml:space="preserve"> QoS flow</w:t>
      </w:r>
      <w:r>
        <w:rPr>
          <w:rFonts w:hint="eastAsia"/>
          <w:b/>
          <w:lang w:eastAsia="zh-CN"/>
        </w:rPr>
        <w:t>(s)</w:t>
      </w:r>
      <w:r w:rsidRPr="003E702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is/are</w:t>
      </w:r>
      <w:r w:rsidRPr="003E702C">
        <w:rPr>
          <w:rFonts w:hint="eastAsia"/>
          <w:b/>
          <w:lang w:eastAsia="zh-CN"/>
        </w:rPr>
        <w:t xml:space="preserve"> released, NG-RAN shall send NAS-PDU to UE.</w:t>
      </w:r>
    </w:p>
    <w:p w:rsidR="00775ACE" w:rsidRDefault="00FE601C" w:rsidP="003E702C">
      <w:pPr>
        <w:rPr>
          <w:lang w:eastAsia="zh-CN"/>
        </w:rPr>
      </w:pPr>
      <w:r>
        <w:rPr>
          <w:rFonts w:hint="eastAsia"/>
          <w:lang w:eastAsia="zh-CN"/>
        </w:rPr>
        <w:t xml:space="preserve">For Case </w:t>
      </w:r>
      <w:r w:rsidR="005F7143">
        <w:rPr>
          <w:rFonts w:hint="eastAsia"/>
          <w:lang w:eastAsia="zh-CN"/>
        </w:rPr>
        <w:t>4</w:t>
      </w:r>
      <w:r w:rsidR="008C5279">
        <w:rPr>
          <w:rFonts w:hint="eastAsia"/>
          <w:lang w:eastAsia="zh-CN"/>
        </w:rPr>
        <w:t>-6</w:t>
      </w:r>
      <w:r>
        <w:rPr>
          <w:rFonts w:hint="eastAsia"/>
          <w:lang w:eastAsia="zh-CN"/>
        </w:rPr>
        <w:t>, the first issue we need to clarify is whether the PDU session is modified successfully or unsuccessfully under such case</w:t>
      </w:r>
      <w:r w:rsidR="008C527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and different interpretations will lead to using different IEs in the response message, more specifically, as specified in </w:t>
      </w:r>
      <w:r w:rsidR="00A05D0C">
        <w:rPr>
          <w:rFonts w:hint="eastAsia"/>
          <w:lang w:eastAsia="zh-CN"/>
        </w:rPr>
        <w:t>TS 38.413 [2],</w:t>
      </w:r>
    </w:p>
    <w:p w:rsidR="00A05D0C" w:rsidRPr="00775ACE" w:rsidRDefault="00DE0E9E" w:rsidP="003E702C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 w:rsidRPr="008716BE">
        <w:rPr>
          <w:rFonts w:hint="eastAsia"/>
          <w:b/>
          <w:color w:val="0070C0"/>
          <w:lang w:eastAsia="zh-CN"/>
        </w:rPr>
        <w:t>Start of quotation</w:t>
      </w:r>
      <w:r>
        <w:rPr>
          <w:rFonts w:hint="eastAsia"/>
          <w:lang w:eastAsia="zh-CN"/>
        </w:rPr>
        <w:t>------------------------------------------------------------</w:t>
      </w:r>
    </w:p>
    <w:p w:rsidR="00DE0E9E" w:rsidRPr="00DE0E9E" w:rsidRDefault="00DE0E9E" w:rsidP="00DE0E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0955077"/>
      <w:bookmarkStart w:id="3" w:name="_Toc29503523"/>
      <w:bookmarkStart w:id="4" w:name="_Toc29504107"/>
      <w:bookmarkStart w:id="5" w:name="_Toc29504691"/>
      <w:bookmarkStart w:id="6" w:name="_Toc36553137"/>
      <w:bookmarkStart w:id="7" w:name="_Toc36554864"/>
      <w:bookmarkStart w:id="8" w:name="_Toc45652159"/>
      <w:bookmarkStart w:id="9" w:name="_Toc45658591"/>
      <w:bookmarkStart w:id="10" w:name="_Toc45720411"/>
      <w:bookmarkStart w:id="11" w:name="_Toc45798291"/>
      <w:bookmarkStart w:id="12" w:name="_Toc45897680"/>
      <w:bookmarkStart w:id="13" w:name="_Toc51745884"/>
      <w:bookmarkStart w:id="14" w:name="_Toc64446148"/>
      <w:bookmarkStart w:id="15" w:name="_Toc73982018"/>
      <w:bookmarkStart w:id="16" w:name="_Toc81304602"/>
      <w:r w:rsidRPr="00DE0E9E">
        <w:rPr>
          <w:rFonts w:ascii="Arial" w:hAnsi="Arial"/>
          <w:sz w:val="24"/>
          <w:lang w:eastAsia="ko-KR"/>
        </w:rPr>
        <w:lastRenderedPageBreak/>
        <w:t>9.2.1.6</w:t>
      </w:r>
      <w:r w:rsidRPr="00DE0E9E">
        <w:rPr>
          <w:rFonts w:ascii="Arial" w:hAnsi="Arial"/>
          <w:sz w:val="24"/>
          <w:lang w:eastAsia="ko-KR"/>
        </w:rPr>
        <w:tab/>
        <w:t>PDU SESSION RESOURCE MODIFY RESPONSE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DE0E9E" w:rsidRPr="00DE0E9E" w:rsidRDefault="00DE0E9E" w:rsidP="00DE0E9E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DE0E9E">
        <w:rPr>
          <w:lang w:eastAsia="ko-KR"/>
        </w:rPr>
        <w:t xml:space="preserve">This message is sent by the </w:t>
      </w:r>
      <w:r w:rsidRPr="00DE0E9E">
        <w:rPr>
          <w:rFonts w:hint="eastAsia"/>
          <w:lang w:eastAsia="zh-CN"/>
        </w:rPr>
        <w:t>NG-RAN node</w:t>
      </w:r>
      <w:r w:rsidRPr="00DE0E9E">
        <w:rPr>
          <w:lang w:eastAsia="ko-KR"/>
        </w:rPr>
        <w:t xml:space="preserve"> and is used to report the outcome of the request from the </w:t>
      </w:r>
      <w:r w:rsidRPr="00DE0E9E">
        <w:rPr>
          <w:rFonts w:hint="eastAsia"/>
          <w:lang w:eastAsia="zh-CN"/>
        </w:rPr>
        <w:t>PDU SESSION RESOURCE</w:t>
      </w:r>
      <w:r w:rsidRPr="00DE0E9E">
        <w:rPr>
          <w:lang w:eastAsia="ko-KR"/>
        </w:rPr>
        <w:t xml:space="preserve"> MODIFY REQUEST message.</w:t>
      </w:r>
    </w:p>
    <w:p w:rsidR="00DE0E9E" w:rsidRPr="00DE0E9E" w:rsidRDefault="00DE0E9E" w:rsidP="00DE0E9E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E0E9E">
        <w:rPr>
          <w:lang w:eastAsia="ko-KR"/>
        </w:rPr>
        <w:t xml:space="preserve">Direction: </w:t>
      </w:r>
      <w:r w:rsidRPr="00DE0E9E">
        <w:rPr>
          <w:rFonts w:hint="eastAsia"/>
          <w:lang w:eastAsia="zh-CN"/>
        </w:rPr>
        <w:t>NG-RAN node</w:t>
      </w:r>
      <w:r w:rsidRPr="00DE0E9E">
        <w:rPr>
          <w:lang w:eastAsia="ko-KR"/>
        </w:rPr>
        <w:t xml:space="preserve"> </w:t>
      </w:r>
      <w:r w:rsidRPr="00DE0E9E">
        <w:rPr>
          <w:lang w:eastAsia="ko-KR"/>
        </w:rPr>
        <w:sym w:font="Symbol" w:char="F0AE"/>
      </w:r>
      <w:r w:rsidRPr="00DE0E9E">
        <w:rPr>
          <w:lang w:eastAsia="ko-KR"/>
        </w:rPr>
        <w:t xml:space="preserve"> </w:t>
      </w:r>
      <w:r w:rsidRPr="00DE0E9E">
        <w:rPr>
          <w:rFonts w:hint="eastAsia"/>
          <w:lang w:eastAsia="zh-CN"/>
        </w:rPr>
        <w:t>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E0E9E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DE0E9E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E0E9E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eastAsia="Batang" w:hAnsi="Arial" w:cs="Arial"/>
                <w:sz w:val="18"/>
                <w:lang w:eastAsia="ja-JP"/>
              </w:rPr>
              <w:t>RAN</w:t>
            </w:r>
            <w:r w:rsidRPr="00DE0E9E">
              <w:rPr>
                <w:rFonts w:ascii="Arial" w:hAnsi="Arial" w:cs="Arial"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bCs/>
                <w:iCs/>
                <w:sz w:val="18"/>
                <w:highlight w:val="yellow"/>
                <w:lang w:eastAsia="ja-JP"/>
              </w:rPr>
              <w:t>PDU Session</w:t>
            </w:r>
            <w:r w:rsidRPr="00DE0E9E">
              <w:rPr>
                <w:rFonts w:ascii="Arial" w:hAnsi="Arial" w:cs="Arial" w:hint="eastAsia"/>
                <w:b/>
                <w:bCs/>
                <w:iCs/>
                <w:sz w:val="18"/>
                <w:highlight w:val="yellow"/>
                <w:lang w:eastAsia="zh-CN"/>
              </w:rPr>
              <w:t xml:space="preserve"> </w:t>
            </w:r>
            <w:r w:rsidRPr="00DE0E9E">
              <w:rPr>
                <w:rFonts w:ascii="Arial" w:hAnsi="Arial" w:cs="Arial"/>
                <w:b/>
                <w:bCs/>
                <w:iCs/>
                <w:sz w:val="18"/>
                <w:highlight w:val="yellow"/>
                <w:lang w:eastAsia="zh-CN"/>
              </w:rPr>
              <w:t xml:space="preserve">Resource </w:t>
            </w:r>
            <w:r w:rsidRPr="00DE0E9E">
              <w:rPr>
                <w:rFonts w:ascii="Arial" w:hAnsi="Arial" w:cs="Arial" w:hint="eastAsia"/>
                <w:b/>
                <w:bCs/>
                <w:iCs/>
                <w:sz w:val="18"/>
                <w:highlight w:val="yellow"/>
                <w:lang w:eastAsia="zh-CN"/>
              </w:rPr>
              <w:t>Modify</w:t>
            </w:r>
            <w:r w:rsidRPr="00DE0E9E">
              <w:rPr>
                <w:rFonts w:ascii="Arial" w:hAnsi="Arial" w:cs="Arial"/>
                <w:b/>
                <w:bCs/>
                <w:iCs/>
                <w:sz w:val="18"/>
                <w:highlight w:val="yellow"/>
                <w:lang w:eastAsia="ja-JP"/>
              </w:rPr>
              <w:t xml:space="preserve"> Response List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i/>
                <w:sz w:val="18"/>
                <w:highlight w:val="yellow"/>
                <w:lang w:eastAsia="ja-JP"/>
              </w:rPr>
              <w:t>0..1</w:t>
            </w:r>
          </w:p>
        </w:tc>
        <w:tc>
          <w:tcPr>
            <w:tcW w:w="1512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r w:rsidRPr="00DE0E9E">
              <w:rPr>
                <w:rFonts w:ascii="Arial" w:hAnsi="Arial"/>
                <w:b/>
                <w:sz w:val="18"/>
                <w:lang w:eastAsia="ja-JP"/>
              </w:rPr>
              <w:t>&gt;PDU Session Resource Modify Response</w:t>
            </w:r>
            <w:r w:rsidRPr="00DE0E9E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DE0E9E" w:rsidRPr="00DE0E9E" w:rsidDel="000859CB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DE0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DE0E9E" w:rsidRPr="00DE0E9E" w:rsidDel="000859CB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DE0E9E" w:rsidRPr="00DE0E9E" w:rsidDel="000859CB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E0E9E" w:rsidRPr="00DE0E9E" w:rsidDel="000859CB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Modify Response Transfer</w:t>
            </w:r>
          </w:p>
        </w:tc>
        <w:tc>
          <w:tcPr>
            <w:tcW w:w="1080" w:type="dxa"/>
          </w:tcPr>
          <w:p w:rsidR="00DE0E9E" w:rsidRPr="00DE0E9E" w:rsidDel="000859CB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E0E9E" w:rsidRPr="00DE0E9E" w:rsidDel="000859CB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DE0E9E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DE0E9E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Modify Response Transfer</w:t>
            </w:r>
            <w:r w:rsidRPr="00DE0E9E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DE0E9E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9.3.4.4.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bCs/>
                <w:iCs/>
                <w:sz w:val="18"/>
                <w:highlight w:val="yellow"/>
                <w:lang w:eastAsia="ja-JP"/>
              </w:rPr>
              <w:t xml:space="preserve">PDU Session Resource </w:t>
            </w:r>
            <w:r w:rsidRPr="00DE0E9E">
              <w:rPr>
                <w:rFonts w:ascii="Arial" w:hAnsi="Arial" w:cs="Arial" w:hint="eastAsia"/>
                <w:b/>
                <w:bCs/>
                <w:iCs/>
                <w:sz w:val="18"/>
                <w:highlight w:val="yellow"/>
                <w:lang w:eastAsia="zh-CN"/>
              </w:rPr>
              <w:t xml:space="preserve">Failed </w:t>
            </w:r>
            <w:r w:rsidRPr="00DE0E9E">
              <w:rPr>
                <w:rFonts w:ascii="Arial" w:hAnsi="Arial" w:cs="Arial"/>
                <w:b/>
                <w:bCs/>
                <w:iCs/>
                <w:sz w:val="18"/>
                <w:highlight w:val="yellow"/>
                <w:lang w:eastAsia="zh-CN"/>
              </w:rPr>
              <w:t>t</w:t>
            </w:r>
            <w:r w:rsidRPr="00DE0E9E">
              <w:rPr>
                <w:rFonts w:ascii="Arial" w:hAnsi="Arial" w:cs="Arial" w:hint="eastAsia"/>
                <w:b/>
                <w:bCs/>
                <w:iCs/>
                <w:sz w:val="18"/>
                <w:highlight w:val="yellow"/>
                <w:lang w:eastAsia="zh-CN"/>
              </w:rPr>
              <w:t>o Modify</w:t>
            </w:r>
            <w:r w:rsidRPr="00DE0E9E">
              <w:rPr>
                <w:rFonts w:ascii="Arial" w:hAnsi="Arial" w:cs="Arial"/>
                <w:b/>
                <w:bCs/>
                <w:iCs/>
                <w:sz w:val="18"/>
                <w:highlight w:val="yellow"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i/>
                <w:sz w:val="18"/>
                <w:highlight w:val="yellow"/>
                <w:lang w:eastAsia="ja-JP"/>
              </w:rPr>
              <w:t>0..1</w:t>
            </w:r>
          </w:p>
        </w:tc>
        <w:tc>
          <w:tcPr>
            <w:tcW w:w="1512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r w:rsidRPr="00DE0E9E">
              <w:rPr>
                <w:rFonts w:ascii="Arial" w:hAnsi="Arial"/>
                <w:b/>
                <w:sz w:val="18"/>
                <w:lang w:eastAsia="ja-JP"/>
              </w:rPr>
              <w:t>&gt;PDU Session Resource Failed to Modify Item</w:t>
            </w:r>
          </w:p>
        </w:tc>
        <w:tc>
          <w:tcPr>
            <w:tcW w:w="1080" w:type="dxa"/>
          </w:tcPr>
          <w:p w:rsidR="00DE0E9E" w:rsidRPr="00DE0E9E" w:rsidDel="00FF5598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DE0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DE0E9E" w:rsidRPr="00DE0E9E" w:rsidDel="00FF5598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DE0E9E" w:rsidRPr="00DE0E9E" w:rsidDel="00FF5598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E0E9E" w:rsidRPr="00DE0E9E" w:rsidDel="00FF5598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E0E9E">
              <w:rPr>
                <w:rFonts w:ascii="Arial" w:hAnsi="Arial" w:cs="Arial"/>
                <w:sz w:val="18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&gt;&gt;PDU Session Resource Modify Unsuccessful Transfer</w:t>
            </w:r>
          </w:p>
        </w:tc>
        <w:tc>
          <w:tcPr>
            <w:tcW w:w="1080" w:type="dxa"/>
          </w:tcPr>
          <w:p w:rsidR="00DE0E9E" w:rsidRPr="00DE0E9E" w:rsidDel="00FF5598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E0E9E" w:rsidRPr="00DE0E9E" w:rsidDel="00FF5598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E0E9E">
              <w:rPr>
                <w:rFonts w:ascii="Arial" w:hAnsi="Arial" w:cs="Arial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DE0E9E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Modify Unsuccessful Transfer</w:t>
            </w:r>
            <w:r w:rsidRPr="00DE0E9E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DE0E9E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9.3.4.17.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DE0E9E" w:rsidRPr="00DE0E9E" w:rsidTr="004212E7">
        <w:tc>
          <w:tcPr>
            <w:tcW w:w="216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Cs/>
                <w:iCs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E0E9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E0E9E">
              <w:rPr>
                <w:rFonts w:ascii="Arial" w:hAnsi="Arial" w:cs="Arial"/>
                <w:sz w:val="18"/>
                <w:lang w:eastAsia="zh-CN"/>
              </w:rPr>
              <w:t>9.3.1.16</w:t>
            </w:r>
          </w:p>
        </w:tc>
        <w:tc>
          <w:tcPr>
            <w:tcW w:w="172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E0E9E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E0E9E" w:rsidRPr="00DE0E9E" w:rsidTr="004212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Cs/>
                <w:iCs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E0E9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E0E9E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:rsidR="00DE0E9E" w:rsidRDefault="00DE0E9E" w:rsidP="00DE0E9E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>
        <w:rPr>
          <w:rFonts w:hint="eastAsia"/>
          <w:b/>
          <w:color w:val="0070C0"/>
          <w:lang w:eastAsia="zh-CN"/>
        </w:rPr>
        <w:t>End</w:t>
      </w:r>
      <w:r w:rsidRPr="008716BE">
        <w:rPr>
          <w:rFonts w:hint="eastAsia"/>
          <w:b/>
          <w:color w:val="0070C0"/>
          <w:lang w:eastAsia="zh-CN"/>
        </w:rPr>
        <w:t xml:space="preserve"> of quotation</w:t>
      </w:r>
      <w:r>
        <w:rPr>
          <w:rFonts w:hint="eastAsia"/>
          <w:lang w:eastAsia="zh-CN"/>
        </w:rPr>
        <w:t>-------------------------------------------------------------</w:t>
      </w:r>
    </w:p>
    <w:p w:rsidR="00DE0E9E" w:rsidRPr="00DE0E9E" w:rsidRDefault="00DE0E9E" w:rsidP="00DE0E9E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 w:rsidRPr="008716BE">
        <w:rPr>
          <w:rFonts w:hint="eastAsia"/>
          <w:b/>
          <w:color w:val="0070C0"/>
          <w:lang w:eastAsia="zh-CN"/>
        </w:rPr>
        <w:t>Start of quotation</w:t>
      </w:r>
      <w:r>
        <w:rPr>
          <w:rFonts w:hint="eastAsia"/>
          <w:lang w:eastAsia="zh-CN"/>
        </w:rPr>
        <w:t>------------------------------------------------------------</w:t>
      </w:r>
    </w:p>
    <w:p w:rsidR="00DE0E9E" w:rsidRPr="00DE0E9E" w:rsidRDefault="00DE0E9E" w:rsidP="00DE0E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7" w:name="_Toc20955331"/>
      <w:bookmarkStart w:id="18" w:name="_Toc29503784"/>
      <w:bookmarkStart w:id="19" w:name="_Toc29504368"/>
      <w:bookmarkStart w:id="20" w:name="_Toc29504952"/>
      <w:bookmarkStart w:id="21" w:name="_Toc36553405"/>
      <w:bookmarkStart w:id="22" w:name="_Toc36555132"/>
      <w:bookmarkStart w:id="23" w:name="_Toc45652528"/>
      <w:bookmarkStart w:id="24" w:name="_Toc45658960"/>
      <w:bookmarkStart w:id="25" w:name="_Toc45720780"/>
      <w:bookmarkStart w:id="26" w:name="_Toc45798660"/>
      <w:bookmarkStart w:id="27" w:name="_Toc45898049"/>
      <w:bookmarkStart w:id="28" w:name="_Toc51746256"/>
      <w:bookmarkStart w:id="29" w:name="_Toc64446521"/>
      <w:bookmarkStart w:id="30" w:name="_Toc73982391"/>
      <w:bookmarkStart w:id="31" w:name="_Toc81304976"/>
      <w:r w:rsidRPr="00DE0E9E">
        <w:rPr>
          <w:rFonts w:ascii="Arial" w:hAnsi="Arial"/>
          <w:sz w:val="24"/>
          <w:lang w:eastAsia="ko-KR"/>
        </w:rPr>
        <w:t>9.3.4.4</w:t>
      </w:r>
      <w:r w:rsidRPr="00DE0E9E">
        <w:rPr>
          <w:rFonts w:ascii="Arial" w:hAnsi="Arial"/>
          <w:sz w:val="24"/>
          <w:lang w:eastAsia="ko-KR"/>
        </w:rPr>
        <w:tab/>
        <w:t>PDU Session Resource Modify Response Transfer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DE0E9E" w:rsidRPr="00DE0E9E" w:rsidRDefault="00DE0E9E" w:rsidP="00DE0E9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E0E9E">
        <w:rPr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E0E9E" w:rsidRPr="00DE0E9E" w:rsidTr="004212E7">
        <w:tc>
          <w:tcPr>
            <w:tcW w:w="226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E0E9E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E0E9E" w:rsidRPr="00DE0E9E" w:rsidTr="004212E7">
        <w:tc>
          <w:tcPr>
            <w:tcW w:w="226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0E9E">
              <w:rPr>
                <w:rFonts w:ascii="Arial" w:eastAsia="Batang" w:hAnsi="Arial"/>
                <w:sz w:val="18"/>
                <w:lang w:eastAsia="ja-JP"/>
              </w:rPr>
              <w:t xml:space="preserve">DL NG-U </w:t>
            </w:r>
            <w:r w:rsidRPr="00DE0E9E">
              <w:rPr>
                <w:rFonts w:ascii="Arial" w:hAnsi="Arial"/>
                <w:sz w:val="18"/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0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0E9E" w:rsidRPr="00DE0E9E" w:rsidTr="004212E7">
        <w:tc>
          <w:tcPr>
            <w:tcW w:w="226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0E9E">
              <w:rPr>
                <w:rFonts w:ascii="Arial" w:eastAsia="Batang" w:hAnsi="Arial"/>
                <w:sz w:val="18"/>
                <w:lang w:eastAsia="ja-JP"/>
              </w:rPr>
              <w:t xml:space="preserve">UL NG-U </w:t>
            </w:r>
            <w:r w:rsidRPr="00DE0E9E">
              <w:rPr>
                <w:rFonts w:ascii="Arial" w:hAnsi="Arial"/>
                <w:sz w:val="18"/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0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0E9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0E9E" w:rsidRPr="00DE0E9E" w:rsidTr="004212E7">
        <w:tc>
          <w:tcPr>
            <w:tcW w:w="226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highlight w:val="yellow"/>
                <w:lang w:eastAsia="ja-JP"/>
              </w:rPr>
            </w:pPr>
            <w:r w:rsidRPr="00DE0E9E">
              <w:rPr>
                <w:rFonts w:ascii="Arial" w:eastAsia="Batang" w:hAnsi="Arial"/>
                <w:b/>
                <w:sz w:val="18"/>
                <w:highlight w:val="yellow"/>
                <w:lang w:eastAsia="ja-JP"/>
              </w:rPr>
              <w:t xml:space="preserve">QoS Flow </w:t>
            </w:r>
            <w:r w:rsidRPr="00DE0E9E">
              <w:rPr>
                <w:rFonts w:ascii="Arial" w:hAnsi="Arial" w:hint="eastAsia"/>
                <w:b/>
                <w:sz w:val="18"/>
                <w:highlight w:val="yellow"/>
                <w:lang w:eastAsia="zh-CN"/>
              </w:rPr>
              <w:t xml:space="preserve">Add </w:t>
            </w:r>
            <w:r w:rsidRPr="00DE0E9E">
              <w:rPr>
                <w:rFonts w:ascii="Arial" w:hAnsi="Arial"/>
                <w:b/>
                <w:sz w:val="18"/>
                <w:highlight w:val="yellow"/>
                <w:lang w:eastAsia="zh-CN"/>
              </w:rPr>
              <w:t>o</w:t>
            </w:r>
            <w:r w:rsidRPr="00DE0E9E">
              <w:rPr>
                <w:rFonts w:ascii="Arial" w:hAnsi="Arial" w:hint="eastAsia"/>
                <w:b/>
                <w:sz w:val="18"/>
                <w:highlight w:val="yellow"/>
                <w:lang w:eastAsia="zh-CN"/>
              </w:rPr>
              <w:t xml:space="preserve">r </w:t>
            </w:r>
            <w:r w:rsidRPr="00DE0E9E">
              <w:rPr>
                <w:rFonts w:ascii="Arial" w:eastAsia="Batang" w:hAnsi="Arial"/>
                <w:b/>
                <w:sz w:val="18"/>
                <w:highlight w:val="yellow"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highlight w:val="yellow"/>
                <w:lang w:eastAsia="zh-CN"/>
              </w:rPr>
            </w:pPr>
            <w:r w:rsidRPr="00DE0E9E">
              <w:rPr>
                <w:rFonts w:ascii="Arial" w:hAnsi="Arial" w:hint="eastAsia"/>
                <w:i/>
                <w:sz w:val="18"/>
                <w:highlight w:val="yellow"/>
                <w:lang w:eastAsia="zh-CN"/>
              </w:rPr>
              <w:t>0..1</w:t>
            </w:r>
          </w:p>
        </w:tc>
        <w:tc>
          <w:tcPr>
            <w:tcW w:w="158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0E9E" w:rsidRPr="00DE0E9E" w:rsidTr="004212E7">
        <w:tc>
          <w:tcPr>
            <w:tcW w:w="226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DE0E9E">
              <w:rPr>
                <w:rFonts w:ascii="Arial" w:eastAsia="Batang" w:hAnsi="Arial"/>
                <w:b/>
                <w:sz w:val="18"/>
                <w:lang w:eastAsia="ja-JP"/>
              </w:rPr>
              <w:t xml:space="preserve">&gt;QoS Flow </w:t>
            </w:r>
            <w:r w:rsidRPr="00DE0E9E">
              <w:rPr>
                <w:rFonts w:ascii="Arial" w:hAnsi="Arial" w:hint="eastAsia"/>
                <w:b/>
                <w:sz w:val="18"/>
                <w:lang w:eastAsia="zh-CN"/>
              </w:rPr>
              <w:t xml:space="preserve">Add </w:t>
            </w:r>
            <w:r w:rsidRPr="00DE0E9E">
              <w:rPr>
                <w:rFonts w:ascii="Arial" w:hAnsi="Arial"/>
                <w:b/>
                <w:sz w:val="18"/>
                <w:lang w:eastAsia="zh-CN"/>
              </w:rPr>
              <w:t>o</w:t>
            </w:r>
            <w:r w:rsidRPr="00DE0E9E">
              <w:rPr>
                <w:rFonts w:ascii="Arial" w:hAnsi="Arial" w:hint="eastAsia"/>
                <w:b/>
                <w:sz w:val="18"/>
                <w:lang w:eastAsia="zh-CN"/>
              </w:rPr>
              <w:t xml:space="preserve">r </w:t>
            </w:r>
            <w:r w:rsidRPr="00DE0E9E">
              <w:rPr>
                <w:rFonts w:ascii="Arial" w:eastAsia="Batang" w:hAnsi="Arial"/>
                <w:b/>
                <w:sz w:val="18"/>
                <w:lang w:eastAsia="ja-JP"/>
              </w:rPr>
              <w:t>Modify</w:t>
            </w:r>
            <w:r w:rsidRPr="00DE0E9E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DE0E9E">
              <w:rPr>
                <w:rFonts w:ascii="Arial" w:hAnsi="Arial"/>
                <w:b/>
                <w:sz w:val="18"/>
                <w:lang w:eastAsia="zh-CN"/>
              </w:rPr>
              <w:t xml:space="preserve">Response </w:t>
            </w:r>
            <w:r w:rsidRPr="00DE0E9E">
              <w:rPr>
                <w:rFonts w:ascii="Arial" w:eastAsia="Batang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 w:rsidRPr="00DE0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0E9E" w:rsidRPr="00DE0E9E" w:rsidTr="004212E7">
        <w:tc>
          <w:tcPr>
            <w:tcW w:w="226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DE0E9E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DE0E9E">
              <w:rPr>
                <w:rFonts w:ascii="Arial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0E9E" w:rsidRPr="00DE0E9E" w:rsidTr="004212E7">
        <w:tc>
          <w:tcPr>
            <w:tcW w:w="226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0E9E">
              <w:rPr>
                <w:rFonts w:ascii="Arial" w:eastAsia="Batang" w:hAnsi="Arial"/>
                <w:sz w:val="18"/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0E9E">
              <w:rPr>
                <w:rFonts w:ascii="Arial" w:eastAsia="Batang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E0E9E">
              <w:rPr>
                <w:rFonts w:ascii="Arial" w:hAnsi="Arial" w:hint="eastAsia"/>
                <w:sz w:val="18"/>
                <w:lang w:eastAsia="ko-KR"/>
              </w:rPr>
              <w:t>Alternative QoS Parameters Set Index</w:t>
            </w:r>
          </w:p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ko-KR"/>
              </w:rPr>
              <w:t>9.3.1.152</w:t>
            </w:r>
          </w:p>
        </w:tc>
        <w:tc>
          <w:tcPr>
            <w:tcW w:w="175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 w:hint="eastAsia"/>
                <w:sz w:val="18"/>
                <w:lang w:eastAsia="ko-KR"/>
              </w:rPr>
              <w:t xml:space="preserve">Index to the currently fulfilled </w:t>
            </w:r>
            <w:r w:rsidRPr="00DE0E9E">
              <w:rPr>
                <w:rFonts w:ascii="Arial" w:hAnsi="Arial"/>
                <w:sz w:val="18"/>
                <w:lang w:eastAsia="ko-KR"/>
              </w:rPr>
              <w:t>alternative QoS parameters set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 w:hint="eastAsia"/>
                <w:sz w:val="18"/>
                <w:lang w:eastAsia="ko-KR"/>
              </w:rPr>
              <w:t>Ignore</w:t>
            </w:r>
          </w:p>
        </w:tc>
      </w:tr>
      <w:tr w:rsidR="00DE0E9E" w:rsidRPr="00DE0E9E" w:rsidTr="004212E7">
        <w:tc>
          <w:tcPr>
            <w:tcW w:w="226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0E9E">
              <w:rPr>
                <w:rFonts w:ascii="Arial" w:eastAsia="Batang" w:hAnsi="Arial"/>
                <w:sz w:val="18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0E9E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ko-KR"/>
              </w:rPr>
              <w:t>QoS Flow per TNL Information List</w:t>
            </w:r>
          </w:p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0E9E" w:rsidRPr="00DE0E9E" w:rsidTr="004212E7">
        <w:tc>
          <w:tcPr>
            <w:tcW w:w="2268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highlight w:val="yellow"/>
                <w:lang w:eastAsia="ja-JP"/>
              </w:rPr>
            </w:pPr>
            <w:r w:rsidRPr="00DE0E9E">
              <w:rPr>
                <w:rFonts w:ascii="Arial" w:eastAsia="Batang" w:hAnsi="Arial"/>
                <w:sz w:val="18"/>
                <w:highlight w:val="yellow"/>
                <w:lang w:eastAsia="ja-JP"/>
              </w:rPr>
              <w:t xml:space="preserve">QoS Flow </w:t>
            </w:r>
            <w:r w:rsidRPr="00DE0E9E">
              <w:rPr>
                <w:rFonts w:ascii="Arial" w:hAnsi="Arial" w:hint="eastAsia"/>
                <w:sz w:val="18"/>
                <w:highlight w:val="yellow"/>
                <w:lang w:eastAsia="zh-CN"/>
              </w:rPr>
              <w:t xml:space="preserve">Failed </w:t>
            </w:r>
            <w:r w:rsidRPr="00DE0E9E">
              <w:rPr>
                <w:rFonts w:ascii="Arial" w:hAnsi="Arial"/>
                <w:sz w:val="18"/>
                <w:highlight w:val="yellow"/>
                <w:lang w:eastAsia="zh-CN"/>
              </w:rPr>
              <w:t>t</w:t>
            </w:r>
            <w:r w:rsidRPr="00DE0E9E">
              <w:rPr>
                <w:rFonts w:ascii="Arial" w:hAnsi="Arial" w:hint="eastAsia"/>
                <w:sz w:val="18"/>
                <w:highlight w:val="yellow"/>
                <w:lang w:eastAsia="zh-CN"/>
              </w:rPr>
              <w:t xml:space="preserve">o Add </w:t>
            </w:r>
            <w:r w:rsidRPr="00DE0E9E">
              <w:rPr>
                <w:rFonts w:ascii="Arial" w:hAnsi="Arial"/>
                <w:sz w:val="18"/>
                <w:highlight w:val="yellow"/>
                <w:lang w:eastAsia="zh-CN"/>
              </w:rPr>
              <w:t>o</w:t>
            </w:r>
            <w:r w:rsidRPr="00DE0E9E">
              <w:rPr>
                <w:rFonts w:ascii="Arial" w:hAnsi="Arial" w:hint="eastAsia"/>
                <w:sz w:val="18"/>
                <w:highlight w:val="yellow"/>
                <w:lang w:eastAsia="zh-CN"/>
              </w:rPr>
              <w:t xml:space="preserve">r </w:t>
            </w:r>
            <w:r w:rsidRPr="00DE0E9E">
              <w:rPr>
                <w:rFonts w:ascii="Arial" w:eastAsia="Batang" w:hAnsi="Arial"/>
                <w:sz w:val="18"/>
                <w:highlight w:val="yellow"/>
                <w:lang w:eastAsia="ja-JP"/>
              </w:rPr>
              <w:t>Modify List</w:t>
            </w:r>
          </w:p>
        </w:tc>
        <w:tc>
          <w:tcPr>
            <w:tcW w:w="102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DE0E9E">
              <w:rPr>
                <w:rFonts w:ascii="Arial" w:hAnsi="Arial" w:hint="eastAsia"/>
                <w:sz w:val="18"/>
                <w:highlight w:val="yellow"/>
                <w:lang w:eastAsia="zh-CN"/>
              </w:rPr>
              <w:t>O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QoS Flow List with Cause</w:t>
            </w:r>
          </w:p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0E9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0E9E" w:rsidRPr="00DE0E9E" w:rsidRDefault="00DE0E9E" w:rsidP="00DE0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:rsidR="00DE0E9E" w:rsidRDefault="00DE0E9E" w:rsidP="00DE0E9E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>
        <w:rPr>
          <w:rFonts w:hint="eastAsia"/>
          <w:b/>
          <w:color w:val="0070C0"/>
          <w:lang w:eastAsia="zh-CN"/>
        </w:rPr>
        <w:t>End</w:t>
      </w:r>
      <w:r w:rsidRPr="008716BE">
        <w:rPr>
          <w:rFonts w:hint="eastAsia"/>
          <w:b/>
          <w:color w:val="0070C0"/>
          <w:lang w:eastAsia="zh-CN"/>
        </w:rPr>
        <w:t xml:space="preserve"> of quotation</w:t>
      </w:r>
      <w:r>
        <w:rPr>
          <w:rFonts w:hint="eastAsia"/>
          <w:lang w:eastAsia="zh-CN"/>
        </w:rPr>
        <w:t>-------------------------------------------------------------</w:t>
      </w:r>
    </w:p>
    <w:p w:rsidR="00775ACE" w:rsidRPr="00775ACE" w:rsidRDefault="00DE0E9E" w:rsidP="003E702C">
      <w:pPr>
        <w:rPr>
          <w:lang w:eastAsia="zh-CN"/>
        </w:rPr>
      </w:pPr>
      <w:r>
        <w:rPr>
          <w:rFonts w:hint="eastAsia"/>
          <w:lang w:eastAsia="zh-CN"/>
        </w:rPr>
        <w:t xml:space="preserve">As we can notice that even the </w:t>
      </w:r>
      <w:r w:rsidR="003A127A">
        <w:rPr>
          <w:rFonts w:hint="eastAsia"/>
          <w:lang w:eastAsia="zh-CN"/>
        </w:rPr>
        <w:t xml:space="preserve">PDU Session Resource Modify </w:t>
      </w:r>
      <w:r>
        <w:rPr>
          <w:rFonts w:hint="eastAsia"/>
          <w:lang w:eastAsia="zh-CN"/>
        </w:rPr>
        <w:t>Response Item can optionally contain</w:t>
      </w:r>
      <w:r w:rsidR="003A127A">
        <w:rPr>
          <w:rFonts w:hint="eastAsia"/>
          <w:lang w:eastAsia="zh-CN"/>
        </w:rPr>
        <w:t xml:space="preserve"> QoS Flow Add or Modify Response List and QoS Flow Failed to Add or Modify List, so if all QoS flows to be added or modified associated with a specific PDU Session are failed, it is still unclear whether we use PDU Session Response or Failed Item as a response</w:t>
      </w:r>
      <w:r w:rsidR="008A7787">
        <w:rPr>
          <w:rFonts w:hint="eastAsia"/>
          <w:lang w:eastAsia="zh-CN"/>
        </w:rPr>
        <w:t xml:space="preserve"> under Case </w:t>
      </w:r>
      <w:r w:rsidR="008C5279">
        <w:rPr>
          <w:rFonts w:hint="eastAsia"/>
          <w:lang w:eastAsia="zh-CN"/>
        </w:rPr>
        <w:t>3-6</w:t>
      </w:r>
      <w:r w:rsidR="003A127A">
        <w:rPr>
          <w:rFonts w:hint="eastAsia"/>
          <w:lang w:eastAsia="zh-CN"/>
        </w:rPr>
        <w:t>.</w:t>
      </w:r>
    </w:p>
    <w:p w:rsidR="00DF52BB" w:rsidRDefault="008A7787" w:rsidP="003E702C">
      <w:pPr>
        <w:rPr>
          <w:lang w:eastAsia="zh-CN"/>
        </w:rPr>
      </w:pPr>
      <w:r>
        <w:rPr>
          <w:rFonts w:hint="eastAsia"/>
          <w:lang w:eastAsia="zh-CN"/>
        </w:rPr>
        <w:t>From our understanding,</w:t>
      </w:r>
      <w:r w:rsidR="008C5279">
        <w:rPr>
          <w:rFonts w:hint="eastAsia"/>
          <w:lang w:eastAsia="zh-CN"/>
        </w:rPr>
        <w:t xml:space="preserve"> for Case 6</w:t>
      </w:r>
      <w:r>
        <w:rPr>
          <w:rFonts w:hint="eastAsia"/>
          <w:lang w:eastAsia="zh-CN"/>
        </w:rPr>
        <w:t>, it is natural for the NG-RAN to use PDU Session Failed Item as a response</w:t>
      </w:r>
      <w:r w:rsidR="00DF52BB">
        <w:rPr>
          <w:rFonts w:hint="eastAsia"/>
          <w:lang w:eastAsia="zh-CN"/>
        </w:rPr>
        <w:t>.</w:t>
      </w:r>
      <w:r w:rsidR="005F7143">
        <w:rPr>
          <w:rFonts w:hint="eastAsia"/>
          <w:lang w:eastAsia="zh-CN"/>
        </w:rPr>
        <w:t xml:space="preserve"> And for Case 5, since if UL TNL information is modified successfully, the NG-RAN shall at least respond with DL TNL information, it is natural for the NG-RAN to use PDU Session Response Item as a response.</w:t>
      </w:r>
    </w:p>
    <w:p w:rsidR="00775ACE" w:rsidRDefault="00DF52BB" w:rsidP="003E702C">
      <w:pPr>
        <w:rPr>
          <w:lang w:eastAsia="zh-CN"/>
        </w:rPr>
      </w:pPr>
      <w:r>
        <w:rPr>
          <w:rFonts w:hint="eastAsia"/>
          <w:lang w:eastAsia="zh-CN"/>
        </w:rPr>
        <w:t>F</w:t>
      </w:r>
      <w:r w:rsidR="008A7787">
        <w:rPr>
          <w:rFonts w:hint="eastAsia"/>
          <w:lang w:eastAsia="zh-CN"/>
        </w:rPr>
        <w:t>or Case 4</w:t>
      </w:r>
      <w:r w:rsidR="005F7143">
        <w:rPr>
          <w:rFonts w:hint="eastAsia"/>
          <w:lang w:eastAsia="zh-CN"/>
        </w:rPr>
        <w:t xml:space="preserve"> as well as Case 3, </w:t>
      </w:r>
      <w:r w:rsidR="008A7787">
        <w:rPr>
          <w:rFonts w:hint="eastAsia"/>
          <w:lang w:eastAsia="zh-CN"/>
        </w:rPr>
        <w:t>i.e. if QoS flows to release IE or</w:t>
      </w:r>
      <w:r w:rsidR="00605AA2">
        <w:rPr>
          <w:rFonts w:hint="eastAsia"/>
          <w:lang w:eastAsia="zh-CN"/>
        </w:rPr>
        <w:t>/and</w:t>
      </w:r>
      <w:r w:rsidR="008A7787">
        <w:rPr>
          <w:rFonts w:hint="eastAsia"/>
          <w:lang w:eastAsia="zh-CN"/>
        </w:rPr>
        <w:t xml:space="preserve"> PDU Session AMBR IE is</w:t>
      </w:r>
      <w:r w:rsidR="00605AA2">
        <w:rPr>
          <w:rFonts w:hint="eastAsia"/>
          <w:lang w:eastAsia="zh-CN"/>
        </w:rPr>
        <w:t>/are</w:t>
      </w:r>
      <w:r w:rsidR="008A7787">
        <w:rPr>
          <w:rFonts w:hint="eastAsia"/>
          <w:lang w:eastAsia="zh-CN"/>
        </w:rPr>
        <w:t xml:space="preserve"> also included (these IEs will always be modified successfully by the NG-RAN as mentioned above), and QoS flows to be added or modified are all failed</w:t>
      </w:r>
      <w:r w:rsidR="00FB151C">
        <w:rPr>
          <w:rFonts w:hint="eastAsia"/>
          <w:lang w:eastAsia="zh-CN"/>
        </w:rPr>
        <w:t>, since such case should also be regarded as partial success of PDU session resource modify</w:t>
      </w:r>
      <w:r w:rsidR="005F7143">
        <w:rPr>
          <w:rFonts w:hint="eastAsia"/>
          <w:lang w:eastAsia="zh-CN"/>
        </w:rPr>
        <w:t>, it would be more appropriate to use PDU Session Response Item as a response</w:t>
      </w:r>
      <w:r w:rsidR="00FB151C">
        <w:rPr>
          <w:rFonts w:hint="eastAsia"/>
          <w:lang w:eastAsia="zh-CN"/>
        </w:rPr>
        <w:t>.</w:t>
      </w:r>
    </w:p>
    <w:p w:rsidR="00605AA2" w:rsidRDefault="00605AA2" w:rsidP="003E702C">
      <w:pPr>
        <w:rPr>
          <w:b/>
          <w:lang w:eastAsia="zh-CN"/>
        </w:rPr>
      </w:pPr>
      <w:r w:rsidRPr="003E702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3E702C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Agree that w</w:t>
      </w:r>
      <w:r w:rsidRPr="003E702C">
        <w:rPr>
          <w:rFonts w:hint="eastAsia"/>
          <w:b/>
          <w:lang w:eastAsia="zh-CN"/>
        </w:rPr>
        <w:t xml:space="preserve">hen QoS flows to be added or modified are all failed </w:t>
      </w:r>
      <w:r>
        <w:rPr>
          <w:rFonts w:hint="eastAsia"/>
          <w:b/>
          <w:lang w:eastAsia="zh-CN"/>
        </w:rPr>
        <w:t xml:space="preserve">and </w:t>
      </w:r>
      <w:r w:rsidRPr="00605AA2">
        <w:rPr>
          <w:rFonts w:hint="eastAsia"/>
          <w:b/>
          <w:lang w:eastAsia="zh-CN"/>
        </w:rPr>
        <w:t>QoS flows to release IE or/and PDU Session AMBR IE is/are also included</w:t>
      </w:r>
      <w:r w:rsidRPr="003E702C">
        <w:rPr>
          <w:rFonts w:hint="eastAsia"/>
          <w:b/>
          <w:lang w:eastAsia="zh-CN"/>
        </w:rPr>
        <w:t xml:space="preserve">, NG-RAN shall </w:t>
      </w:r>
      <w:r>
        <w:rPr>
          <w:rFonts w:hint="eastAsia"/>
          <w:b/>
          <w:lang w:eastAsia="zh-CN"/>
        </w:rPr>
        <w:t>respond to SMF with PDU Session Resource Modify Response Item</w:t>
      </w:r>
      <w:r w:rsidRPr="003E702C">
        <w:rPr>
          <w:rFonts w:hint="eastAsia"/>
          <w:b/>
          <w:lang w:eastAsia="zh-CN"/>
        </w:rPr>
        <w:t>.</w:t>
      </w:r>
    </w:p>
    <w:p w:rsidR="005F7143" w:rsidRDefault="005C10F0" w:rsidP="003E702C">
      <w:pPr>
        <w:rPr>
          <w:lang w:eastAsia="zh-CN"/>
        </w:rPr>
      </w:pPr>
      <w:r>
        <w:rPr>
          <w:rFonts w:hint="eastAsia"/>
          <w:lang w:eastAsia="zh-CN"/>
        </w:rPr>
        <w:t>Next is to examine whether the NAS-PDU shall be sent</w:t>
      </w:r>
      <w:r w:rsidR="006B0FAB">
        <w:rPr>
          <w:rFonts w:hint="eastAsia"/>
          <w:lang w:eastAsia="zh-CN"/>
        </w:rPr>
        <w:t xml:space="preserve"> to UE</w:t>
      </w:r>
      <w:r>
        <w:rPr>
          <w:rFonts w:hint="eastAsia"/>
          <w:lang w:eastAsia="zh-CN"/>
        </w:rPr>
        <w:t xml:space="preserve"> under Case 4-6.</w:t>
      </w:r>
    </w:p>
    <w:p w:rsidR="006B0FAB" w:rsidRPr="005F7143" w:rsidRDefault="006B0FAB" w:rsidP="003E702C">
      <w:pPr>
        <w:rPr>
          <w:lang w:eastAsia="zh-CN"/>
        </w:rPr>
      </w:pPr>
      <w:r>
        <w:rPr>
          <w:rFonts w:hint="eastAsia"/>
          <w:lang w:eastAsia="zh-CN"/>
        </w:rPr>
        <w:t>For Case 4, since it is similar to Case 3, the operation of NG-RAN could also be</w:t>
      </w:r>
      <w:r w:rsidR="0034249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reused, namely</w:t>
      </w:r>
      <w:r w:rsidR="00342491">
        <w:rPr>
          <w:rFonts w:hint="eastAsia"/>
          <w:lang w:eastAsia="zh-CN"/>
        </w:rPr>
        <w:t xml:space="preserve"> NAS-PDU shall be sent to UE under Case 4</w:t>
      </w:r>
      <w:r>
        <w:rPr>
          <w:rFonts w:hint="eastAsia"/>
          <w:lang w:eastAsia="zh-CN"/>
        </w:rPr>
        <w:t>.</w:t>
      </w:r>
    </w:p>
    <w:p w:rsidR="007B5E3D" w:rsidRPr="008A7787" w:rsidRDefault="007B5E3D" w:rsidP="003E702C">
      <w:pPr>
        <w:rPr>
          <w:lang w:eastAsia="zh-CN"/>
        </w:rPr>
      </w:pPr>
      <w:r>
        <w:rPr>
          <w:rFonts w:hint="eastAsia"/>
          <w:b/>
          <w:lang w:eastAsia="zh-CN"/>
        </w:rPr>
        <w:lastRenderedPageBreak/>
        <w:t xml:space="preserve">Proposal 5: </w:t>
      </w:r>
      <w:r w:rsidR="004174F7">
        <w:rPr>
          <w:rFonts w:hint="eastAsia"/>
          <w:b/>
          <w:lang w:eastAsia="zh-CN"/>
        </w:rPr>
        <w:t>Agree that w</w:t>
      </w:r>
      <w:r>
        <w:rPr>
          <w:rFonts w:hint="eastAsia"/>
          <w:b/>
          <w:lang w:eastAsia="zh-CN"/>
        </w:rPr>
        <w:t>hen QoS flows to be added or modified are all failed while PDU Session AMBR IE is modified, NG-RAN shall send NAS-PDU to UE.</w:t>
      </w:r>
    </w:p>
    <w:p w:rsidR="001F4E7E" w:rsidRDefault="00420A2B" w:rsidP="003E702C">
      <w:pPr>
        <w:rPr>
          <w:lang w:eastAsia="zh-CN"/>
        </w:rPr>
      </w:pPr>
      <w:r>
        <w:rPr>
          <w:rFonts w:hint="eastAsia"/>
          <w:lang w:eastAsia="zh-CN"/>
        </w:rPr>
        <w:t xml:space="preserve">For Case 5 and Case 6, </w:t>
      </w:r>
      <w:r w:rsidR="001F4E7E">
        <w:rPr>
          <w:rFonts w:hint="eastAsia"/>
          <w:lang w:eastAsia="zh-CN"/>
        </w:rPr>
        <w:t>it is still controversial whether to send NAS-PDU according to the email discussion last meeting, and one company raised the situation of the UE-initiated PDU Session Modify at the NAS level, which can be basically generalised as follows,</w:t>
      </w:r>
    </w:p>
    <w:p w:rsidR="001F4E7E" w:rsidRDefault="009048FC" w:rsidP="00ED3D7C">
      <w:pPr>
        <w:jc w:val="center"/>
        <w:rPr>
          <w:lang w:eastAsia="zh-CN"/>
        </w:rPr>
      </w:pPr>
      <w:r>
        <w:object w:dxaOrig="13145" w:dyaOrig="8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318.75pt" o:ole="">
            <v:imagedata r:id="rId11" o:title=""/>
          </v:shape>
          <o:OLEObject Type="Embed" ProgID="Visio.Drawing.11" ShapeID="_x0000_i1025" DrawAspect="Content" ObjectID="_1703065116" r:id="rId12"/>
        </w:object>
      </w:r>
    </w:p>
    <w:p w:rsidR="001F4E7E" w:rsidRDefault="00206D87" w:rsidP="003E702C">
      <w:pPr>
        <w:rPr>
          <w:lang w:eastAsia="zh-CN"/>
        </w:rPr>
      </w:pPr>
      <w:r>
        <w:rPr>
          <w:rFonts w:hint="eastAsia"/>
          <w:lang w:eastAsia="zh-CN"/>
        </w:rPr>
        <w:t>If QoS flows to be added or modified are all failed, and only TNL info is successfully modified if included (Case 5 or 6), generally there are two options on the table,</w:t>
      </w:r>
    </w:p>
    <w:p w:rsidR="00206D87" w:rsidRDefault="00206D87" w:rsidP="003E702C">
      <w:pPr>
        <w:rPr>
          <w:lang w:eastAsia="zh-CN"/>
        </w:rPr>
      </w:pPr>
      <w:r>
        <w:rPr>
          <w:rFonts w:hint="eastAsia"/>
          <w:lang w:eastAsia="zh-CN"/>
        </w:rPr>
        <w:t>Option</w:t>
      </w:r>
      <w:r w:rsidR="00A24E9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1: NG-RAN sends PDU Session NAS-PDU to UE, and responds to SMF with N2 Response message. And after the reception of </w:t>
      </w:r>
      <w:r w:rsidR="00A24E9A">
        <w:rPr>
          <w:rFonts w:hint="eastAsia"/>
          <w:lang w:eastAsia="zh-CN"/>
        </w:rPr>
        <w:t>N2</w:t>
      </w:r>
      <w:r>
        <w:rPr>
          <w:rFonts w:hint="eastAsia"/>
          <w:lang w:eastAsia="zh-CN"/>
        </w:rPr>
        <w:t xml:space="preserve"> Response</w:t>
      </w:r>
      <w:r w:rsidR="00A24E9A">
        <w:rPr>
          <w:rFonts w:hint="eastAsia"/>
          <w:lang w:eastAsia="zh-CN"/>
        </w:rPr>
        <w:t xml:space="preserve"> message</w:t>
      </w:r>
      <w:r>
        <w:rPr>
          <w:rFonts w:hint="eastAsia"/>
          <w:lang w:eastAsia="zh-CN"/>
        </w:rPr>
        <w:t>, SMF identifies that all QoS flows are failed to be added/modified</w:t>
      </w:r>
      <w:r w:rsidR="00A24E9A">
        <w:rPr>
          <w:rFonts w:hint="eastAsia"/>
          <w:lang w:eastAsia="zh-CN"/>
        </w:rPr>
        <w:t>; however, the original command has been sent to UE, and there</w:t>
      </w:r>
      <w:r w:rsidR="00A24E9A">
        <w:rPr>
          <w:lang w:eastAsia="zh-CN"/>
        </w:rPr>
        <w:t>’</w:t>
      </w:r>
      <w:r w:rsidR="00A24E9A">
        <w:rPr>
          <w:rFonts w:hint="eastAsia"/>
          <w:lang w:eastAsia="zh-CN"/>
        </w:rPr>
        <w:t>s already misalignment between SMF and UE, so SMF has to send a second command to align the understanding among SMF, NG-RAN and UE.</w:t>
      </w:r>
    </w:p>
    <w:p w:rsidR="00A24E9A" w:rsidRDefault="00A24E9A" w:rsidP="003E702C">
      <w:pPr>
        <w:rPr>
          <w:lang w:eastAsia="zh-CN"/>
        </w:rPr>
      </w:pPr>
      <w:r>
        <w:rPr>
          <w:rFonts w:hint="eastAsia"/>
          <w:lang w:eastAsia="zh-CN"/>
        </w:rPr>
        <w:t xml:space="preserve">Option 2: NG-RAN does not send PDU Session NAS-PDU to UE, and responds to SMF with N2 Response message. And after the reception of N2 Response message, SMF identifies that all QoS flows are failed to be added/modified; since NG-RAN does not deliver NAS-PDU which </w:t>
      </w:r>
      <w:r>
        <w:rPr>
          <w:lang w:eastAsia="zh-CN"/>
        </w:rPr>
        <w:t>contains</w:t>
      </w:r>
      <w:r>
        <w:rPr>
          <w:rFonts w:hint="eastAsia"/>
          <w:lang w:eastAsia="zh-CN"/>
        </w:rPr>
        <w:t xml:space="preserve"> NAS modify command to UE, SMF is able to send NAS modify reject message to UE in the following step. Additionally, if the original NAS-PDU also contains IEs other than QoS flow related ones, in order to configure these IEs, SMF may send another NAS modify command to UE.</w:t>
      </w:r>
    </w:p>
    <w:p w:rsidR="00ED3D7C" w:rsidRDefault="00544B6D" w:rsidP="003E702C">
      <w:pPr>
        <w:rPr>
          <w:lang w:eastAsia="zh-CN"/>
        </w:rPr>
      </w:pPr>
      <w:r>
        <w:rPr>
          <w:rFonts w:hint="eastAsia"/>
          <w:lang w:eastAsia="zh-CN"/>
        </w:rPr>
        <w:t>These two options in fact corresponds to the following two text proposals as discussed during last meeting,</w:t>
      </w:r>
    </w:p>
    <w:p w:rsidR="00544B6D" w:rsidRPr="004334BF" w:rsidRDefault="00544B6D" w:rsidP="00544B6D">
      <w:pPr>
        <w:overflowPunct w:val="0"/>
        <w:autoSpaceDE w:val="0"/>
        <w:spacing w:beforeAutospacing="1"/>
        <w:contextualSpacing/>
        <w:textAlignment w:val="baseline"/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 w:rsidRPr="004334BF">
        <w:rPr>
          <w:rFonts w:ascii="Calibri" w:hAnsi="Calibri" w:cs="Calibri"/>
          <w:i/>
          <w:color w:val="FF0000"/>
          <w:sz w:val="16"/>
          <w:szCs w:val="16"/>
          <w:lang w:val="en-US"/>
        </w:rPr>
        <w:t>Choose one of the following text proposals for PDU Session modification corrections in the next meeting:</w:t>
      </w:r>
    </w:p>
    <w:p w:rsidR="00544B6D" w:rsidRPr="004334BF" w:rsidRDefault="00544B6D" w:rsidP="00544B6D">
      <w:pPr>
        <w:overflowPunct w:val="0"/>
        <w:autoSpaceDE w:val="0"/>
        <w:spacing w:beforeAutospacing="1"/>
        <w:contextualSpacing/>
        <w:textAlignment w:val="baseline"/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 w:rsidRPr="004334BF">
        <w:rPr>
          <w:rFonts w:ascii="Calibri" w:hAnsi="Calibri" w:cs="Calibri"/>
          <w:i/>
          <w:color w:val="FF0000"/>
          <w:sz w:val="16"/>
          <w:szCs w:val="16"/>
          <w:lang w:val="en-US"/>
        </w:rPr>
        <w:t>Opt1: If the NAS-PDU IE is received for the PDU session, the NG-RAN node shall pass it to the UE.</w:t>
      </w:r>
    </w:p>
    <w:p w:rsidR="00544B6D" w:rsidRPr="004334BF" w:rsidRDefault="00544B6D" w:rsidP="00544B6D">
      <w:pPr>
        <w:overflowPunct w:val="0"/>
        <w:autoSpaceDE w:val="0"/>
        <w:spacing w:beforeAutospacing="1"/>
        <w:contextualSpacing/>
        <w:textAlignment w:val="baseline"/>
        <w:rPr>
          <w:rFonts w:ascii="Calibri" w:hAnsi="Calibri" w:cs="Calibri"/>
          <w:i/>
          <w:color w:val="FF0000"/>
          <w:sz w:val="16"/>
          <w:szCs w:val="16"/>
          <w:lang w:val="en-US"/>
        </w:rPr>
      </w:pPr>
      <w:r w:rsidRPr="004334BF">
        <w:rPr>
          <w:rFonts w:ascii="Calibri" w:hAnsi="Calibri" w:cs="Calibri"/>
          <w:i/>
          <w:color w:val="FF0000"/>
          <w:sz w:val="16"/>
          <w:szCs w:val="16"/>
          <w:lang w:val="en-US"/>
        </w:rPr>
        <w:lastRenderedPageBreak/>
        <w:t>Opt2: The NG-RAN node shall pass the NAS-PDU IE received for the PDU session to the UE when modifying the PDU session configuration. The NG-RAN node does not send the NAS PDUs associated to the failed PDU sessions to the UE.</w:t>
      </w:r>
    </w:p>
    <w:p w:rsidR="00544B6D" w:rsidRPr="00544B6D" w:rsidRDefault="00BA3B12" w:rsidP="003E702C">
      <w:pPr>
        <w:rPr>
          <w:lang w:val="en-US" w:eastAsia="zh-CN"/>
        </w:rPr>
      </w:pPr>
      <w:r>
        <w:rPr>
          <w:rFonts w:hint="eastAsia"/>
          <w:lang w:val="en-US" w:eastAsia="zh-CN"/>
        </w:rPr>
        <w:t>Compared to Option 1, Option 2 will not cause any misalignment between SMF and UE throughout the whole procedure, and Option 2 may only need to send one NAS message over Uu interface which saves overhead over Uu, so we prefer Option 2.</w:t>
      </w:r>
    </w:p>
    <w:p w:rsidR="00BA3B12" w:rsidRPr="00BA3B12" w:rsidRDefault="00BA3B12" w:rsidP="00BA3B12">
      <w:pPr>
        <w:rPr>
          <w:b/>
          <w:lang w:eastAsia="zh-CN"/>
        </w:rPr>
      </w:pPr>
      <w:r w:rsidRPr="00BA3B12">
        <w:rPr>
          <w:rFonts w:hint="eastAsia"/>
          <w:b/>
          <w:lang w:eastAsia="zh-CN"/>
        </w:rPr>
        <w:t xml:space="preserve">Proposal 6: </w:t>
      </w:r>
      <w:r>
        <w:rPr>
          <w:rFonts w:hint="eastAsia"/>
          <w:b/>
          <w:lang w:eastAsia="zh-CN"/>
        </w:rPr>
        <w:t>Agree that w</w:t>
      </w:r>
      <w:r w:rsidRPr="00BA3B12">
        <w:rPr>
          <w:rFonts w:hint="eastAsia"/>
          <w:b/>
          <w:lang w:eastAsia="zh-CN"/>
        </w:rPr>
        <w:t>hen only NG-U UP TNL modification is successful, NG-RAN shall not send NAS-PDU to UE.</w:t>
      </w:r>
    </w:p>
    <w:p w:rsidR="00BA3B12" w:rsidRPr="00FC725A" w:rsidRDefault="00BA3B12" w:rsidP="003E702C">
      <w:pPr>
        <w:rPr>
          <w:b/>
          <w:lang w:eastAsia="zh-CN"/>
        </w:rPr>
      </w:pPr>
      <w:r w:rsidRPr="00BA3B12">
        <w:rPr>
          <w:rFonts w:hint="eastAsia"/>
          <w:b/>
          <w:lang w:eastAsia="zh-CN"/>
        </w:rPr>
        <w:t xml:space="preserve">Proposal 7: </w:t>
      </w:r>
      <w:r>
        <w:rPr>
          <w:rFonts w:hint="eastAsia"/>
          <w:b/>
          <w:lang w:eastAsia="zh-CN"/>
        </w:rPr>
        <w:t>Agree that w</w:t>
      </w:r>
      <w:r w:rsidRPr="00BA3B12">
        <w:rPr>
          <w:rFonts w:hint="eastAsia"/>
          <w:b/>
          <w:lang w:eastAsia="zh-CN"/>
        </w:rPr>
        <w:t xml:space="preserve">hen PDU Session Resource Modify is totally failed (i.e. </w:t>
      </w:r>
      <w:r w:rsidRPr="00BA3B12">
        <w:rPr>
          <w:b/>
          <w:lang w:eastAsia="zh-CN"/>
        </w:rPr>
        <w:t>NG-RAN reports the PDU Session Resource Failed to Modify List IE contained in the PDU SESSION RESOURCE MODIFY RESPONSE message for the concerned PDU session</w:t>
      </w:r>
      <w:r w:rsidRPr="00BA3B12">
        <w:rPr>
          <w:rFonts w:hint="eastAsia"/>
          <w:b/>
          <w:lang w:eastAsia="zh-CN"/>
        </w:rPr>
        <w:t>), NG-RAN shall not send NAS-PDU to UE.</w:t>
      </w:r>
    </w:p>
    <w:p w:rsidR="00CD4C7B" w:rsidRPr="006E13D1" w:rsidRDefault="00B03536" w:rsidP="00CD4C7B">
      <w:pPr>
        <w:pStyle w:val="1"/>
      </w:pPr>
      <w:r>
        <w:rPr>
          <w:rFonts w:hint="eastAsia"/>
          <w:lang w:eastAsia="zh-CN"/>
        </w:rPr>
        <w:t>3</w:t>
      </w:r>
      <w:r w:rsidR="00CD4C7B" w:rsidRPr="006E13D1">
        <w:tab/>
      </w:r>
      <w:r w:rsidR="001F5C44">
        <w:t>Conclusion</w:t>
      </w:r>
    </w:p>
    <w:p w:rsidR="00CD4C7B" w:rsidRDefault="00A242F5" w:rsidP="00A242F5">
      <w:pPr>
        <w:rPr>
          <w:lang w:eastAsia="zh-CN"/>
        </w:rPr>
      </w:pPr>
      <w:r>
        <w:t xml:space="preserve">This </w:t>
      </w:r>
      <w:r w:rsidR="000302C1">
        <w:rPr>
          <w:rFonts w:hint="eastAsia"/>
          <w:lang w:eastAsia="zh-CN"/>
        </w:rPr>
        <w:t xml:space="preserve">contribution discusses </w:t>
      </w:r>
      <w:r w:rsidR="00FC725A">
        <w:rPr>
          <w:rFonts w:hint="eastAsia"/>
          <w:lang w:eastAsia="zh-CN"/>
        </w:rPr>
        <w:t>NAS-PDU delivery during PDU Session Resource Modify procedure</w:t>
      </w:r>
      <w:r w:rsidR="0067066E">
        <w:rPr>
          <w:rFonts w:hint="eastAsia"/>
          <w:lang w:eastAsia="zh-CN"/>
        </w:rPr>
        <w:t>, and provides following proposals,</w:t>
      </w:r>
    </w:p>
    <w:p w:rsidR="001408F4" w:rsidRDefault="001408F4" w:rsidP="001408F4">
      <w:pPr>
        <w:rPr>
          <w:lang w:eastAsia="zh-CN"/>
        </w:rPr>
      </w:pPr>
      <w:r>
        <w:rPr>
          <w:rFonts w:hint="eastAsia"/>
          <w:b/>
          <w:lang w:eastAsia="zh-CN"/>
        </w:rPr>
        <w:t>Proposal 1: Agree that when the NG-RAN receives a PDU Session Resource Modify Request message which only includes the PDU Session AMBR IE, the NG-RAN shall send NAS-PDU to UE.</w:t>
      </w:r>
    </w:p>
    <w:p w:rsidR="001408F4" w:rsidRPr="003E702C" w:rsidRDefault="001408F4" w:rsidP="001408F4">
      <w:pPr>
        <w:spacing w:after="120"/>
        <w:rPr>
          <w:b/>
          <w:lang w:eastAsia="zh-CN"/>
        </w:rPr>
      </w:pPr>
      <w:r w:rsidRPr="003E702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3E702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Agree that w</w:t>
      </w:r>
      <w:r w:rsidRPr="003E702C">
        <w:rPr>
          <w:rFonts w:hint="eastAsia"/>
          <w:b/>
          <w:lang w:eastAsia="zh-CN"/>
        </w:rPr>
        <w:t>hen only partial QoS flows to be added or modified are failed, NG-RAN shall send NAS-PDU to UE.</w:t>
      </w:r>
    </w:p>
    <w:p w:rsidR="001408F4" w:rsidRDefault="001408F4" w:rsidP="001408F4">
      <w:pPr>
        <w:rPr>
          <w:b/>
          <w:lang w:eastAsia="zh-CN"/>
        </w:rPr>
      </w:pPr>
      <w:r w:rsidRPr="003E702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3E702C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Agree that w</w:t>
      </w:r>
      <w:r w:rsidRPr="003E702C">
        <w:rPr>
          <w:rFonts w:hint="eastAsia"/>
          <w:b/>
          <w:lang w:eastAsia="zh-CN"/>
        </w:rPr>
        <w:t>hen QoS flows to be added or modified are all failed while</w:t>
      </w:r>
      <w:r>
        <w:rPr>
          <w:rFonts w:hint="eastAsia"/>
          <w:b/>
          <w:lang w:eastAsia="zh-CN"/>
        </w:rPr>
        <w:t xml:space="preserve"> some</w:t>
      </w:r>
      <w:r w:rsidRPr="003E702C">
        <w:rPr>
          <w:rFonts w:hint="eastAsia"/>
          <w:b/>
          <w:lang w:eastAsia="zh-CN"/>
        </w:rPr>
        <w:t xml:space="preserve"> QoS flow</w:t>
      </w:r>
      <w:r>
        <w:rPr>
          <w:rFonts w:hint="eastAsia"/>
          <w:b/>
          <w:lang w:eastAsia="zh-CN"/>
        </w:rPr>
        <w:t>(s)</w:t>
      </w:r>
      <w:r w:rsidRPr="003E702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is/are</w:t>
      </w:r>
      <w:r w:rsidRPr="003E702C">
        <w:rPr>
          <w:rFonts w:hint="eastAsia"/>
          <w:b/>
          <w:lang w:eastAsia="zh-CN"/>
        </w:rPr>
        <w:t xml:space="preserve"> released, NG-RAN shall send NAS-PDU to UE.</w:t>
      </w:r>
    </w:p>
    <w:p w:rsidR="001408F4" w:rsidRDefault="001408F4" w:rsidP="001408F4">
      <w:pPr>
        <w:rPr>
          <w:b/>
          <w:lang w:eastAsia="zh-CN"/>
        </w:rPr>
      </w:pPr>
      <w:r w:rsidRPr="003E702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3E702C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Agree that w</w:t>
      </w:r>
      <w:r w:rsidRPr="003E702C">
        <w:rPr>
          <w:rFonts w:hint="eastAsia"/>
          <w:b/>
          <w:lang w:eastAsia="zh-CN"/>
        </w:rPr>
        <w:t xml:space="preserve">hen QoS flows to be added or modified are all failed </w:t>
      </w:r>
      <w:r>
        <w:rPr>
          <w:rFonts w:hint="eastAsia"/>
          <w:b/>
          <w:lang w:eastAsia="zh-CN"/>
        </w:rPr>
        <w:t xml:space="preserve">and </w:t>
      </w:r>
      <w:r w:rsidRPr="00605AA2">
        <w:rPr>
          <w:rFonts w:hint="eastAsia"/>
          <w:b/>
          <w:lang w:eastAsia="zh-CN"/>
        </w:rPr>
        <w:t>QoS flows to release IE or/and PDU Session AMBR IE is/are also included</w:t>
      </w:r>
      <w:r w:rsidRPr="003E702C">
        <w:rPr>
          <w:rFonts w:hint="eastAsia"/>
          <w:b/>
          <w:lang w:eastAsia="zh-CN"/>
        </w:rPr>
        <w:t xml:space="preserve">, NG-RAN shall </w:t>
      </w:r>
      <w:r>
        <w:rPr>
          <w:rFonts w:hint="eastAsia"/>
          <w:b/>
          <w:lang w:eastAsia="zh-CN"/>
        </w:rPr>
        <w:t>respond to SMF with PDU Session Resource Modify Response Item</w:t>
      </w:r>
      <w:r w:rsidRPr="003E702C">
        <w:rPr>
          <w:rFonts w:hint="eastAsia"/>
          <w:b/>
          <w:lang w:eastAsia="zh-CN"/>
        </w:rPr>
        <w:t>.</w:t>
      </w:r>
    </w:p>
    <w:p w:rsidR="001408F4" w:rsidRPr="008A7787" w:rsidRDefault="001408F4" w:rsidP="001408F4">
      <w:pPr>
        <w:rPr>
          <w:lang w:eastAsia="zh-CN"/>
        </w:rPr>
      </w:pPr>
      <w:r>
        <w:rPr>
          <w:rFonts w:hint="eastAsia"/>
          <w:b/>
          <w:lang w:eastAsia="zh-CN"/>
        </w:rPr>
        <w:t>Proposal 5: Agree that when QoS flows to be added or modified are all failed while PDU Session AMBR IE is modified, NG-RAN shall send NAS-PDU to UE.</w:t>
      </w:r>
    </w:p>
    <w:p w:rsidR="001408F4" w:rsidRPr="00BA3B12" w:rsidRDefault="001408F4" w:rsidP="001408F4">
      <w:pPr>
        <w:rPr>
          <w:b/>
          <w:lang w:eastAsia="zh-CN"/>
        </w:rPr>
      </w:pPr>
      <w:r w:rsidRPr="00BA3B12">
        <w:rPr>
          <w:rFonts w:hint="eastAsia"/>
          <w:b/>
          <w:lang w:eastAsia="zh-CN"/>
        </w:rPr>
        <w:t xml:space="preserve">Proposal 6: </w:t>
      </w:r>
      <w:r>
        <w:rPr>
          <w:rFonts w:hint="eastAsia"/>
          <w:b/>
          <w:lang w:eastAsia="zh-CN"/>
        </w:rPr>
        <w:t>Agree that w</w:t>
      </w:r>
      <w:r w:rsidRPr="00BA3B12">
        <w:rPr>
          <w:rFonts w:hint="eastAsia"/>
          <w:b/>
          <w:lang w:eastAsia="zh-CN"/>
        </w:rPr>
        <w:t>hen only NG-U UP TNL modification is successful, NG-RAN shall not send NAS-PDU to UE.</w:t>
      </w:r>
    </w:p>
    <w:p w:rsidR="005D3559" w:rsidRPr="001408F4" w:rsidRDefault="001408F4" w:rsidP="00643E9C">
      <w:pPr>
        <w:rPr>
          <w:b/>
          <w:lang w:eastAsia="zh-CN"/>
        </w:rPr>
      </w:pPr>
      <w:r w:rsidRPr="00BA3B12">
        <w:rPr>
          <w:rFonts w:hint="eastAsia"/>
          <w:b/>
          <w:lang w:eastAsia="zh-CN"/>
        </w:rPr>
        <w:t xml:space="preserve">Proposal 7: </w:t>
      </w:r>
      <w:r>
        <w:rPr>
          <w:rFonts w:hint="eastAsia"/>
          <w:b/>
          <w:lang w:eastAsia="zh-CN"/>
        </w:rPr>
        <w:t>Agree that w</w:t>
      </w:r>
      <w:r w:rsidRPr="00BA3B12">
        <w:rPr>
          <w:rFonts w:hint="eastAsia"/>
          <w:b/>
          <w:lang w:eastAsia="zh-CN"/>
        </w:rPr>
        <w:t xml:space="preserve">hen PDU Session Resource Modify is totally failed (i.e. </w:t>
      </w:r>
      <w:r w:rsidRPr="00BA3B12">
        <w:rPr>
          <w:b/>
          <w:lang w:eastAsia="zh-CN"/>
        </w:rPr>
        <w:t>NG-RAN reports the PDU Session Resource Failed to Modify List IE contained in the PDU SESSION RESOURCE MODIFY RESPONSE message for the concerned PDU session</w:t>
      </w:r>
      <w:r w:rsidRPr="00BA3B12">
        <w:rPr>
          <w:rFonts w:hint="eastAsia"/>
          <w:b/>
          <w:lang w:eastAsia="zh-CN"/>
        </w:rPr>
        <w:t>), NG-RAN shall not send NAS-PDU to UE.</w:t>
      </w:r>
    </w:p>
    <w:p w:rsidR="00CD4C7B" w:rsidRPr="006E13D1" w:rsidRDefault="00CD4C7B" w:rsidP="00CD4C7B">
      <w:pPr>
        <w:pStyle w:val="1"/>
      </w:pPr>
      <w:r w:rsidRPr="006E13D1">
        <w:t>References</w:t>
      </w:r>
    </w:p>
    <w:p w:rsidR="00F4667C" w:rsidRDefault="004334BF" w:rsidP="002A7C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334BF">
        <w:rPr>
          <w:lang w:eastAsia="zh-CN"/>
        </w:rPr>
        <w:t>R3-215832</w:t>
      </w:r>
      <w:r>
        <w:rPr>
          <w:rFonts w:hint="eastAsia"/>
          <w:lang w:eastAsia="zh-CN"/>
        </w:rPr>
        <w:t>,</w:t>
      </w:r>
      <w:r w:rsidRPr="004334BF">
        <w:rPr>
          <w:lang w:eastAsia="zh-CN"/>
        </w:rPr>
        <w:t xml:space="preserve"> SOD on PDU session modification corrections</w:t>
      </w:r>
      <w:r>
        <w:rPr>
          <w:rFonts w:hint="eastAsia"/>
          <w:lang w:eastAsia="zh-CN"/>
        </w:rPr>
        <w:t>, CMCC</w:t>
      </w:r>
    </w:p>
    <w:p w:rsidR="008862A7" w:rsidRPr="00EA6982" w:rsidRDefault="00674704" w:rsidP="004200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TS</w:t>
      </w:r>
      <w:r w:rsidR="00326434">
        <w:rPr>
          <w:rFonts w:hint="eastAsia"/>
          <w:lang w:eastAsia="zh-CN"/>
        </w:rPr>
        <w:t xml:space="preserve"> </w:t>
      </w:r>
      <w:r w:rsidR="00304374">
        <w:rPr>
          <w:rFonts w:hint="eastAsia"/>
          <w:lang w:eastAsia="zh-CN"/>
        </w:rPr>
        <w:t>38.413</w:t>
      </w:r>
      <w:r>
        <w:rPr>
          <w:rFonts w:hint="eastAsia"/>
          <w:lang w:eastAsia="zh-CN"/>
        </w:rPr>
        <w:t xml:space="preserve"> v1</w:t>
      </w:r>
      <w:r w:rsidR="00304374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.</w:t>
      </w:r>
      <w:r w:rsidR="00304374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.0</w:t>
      </w:r>
    </w:p>
    <w:sectPr w:rsidR="008862A7" w:rsidRPr="00EA6982" w:rsidSect="00F054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61E" w:rsidRDefault="004E261E">
      <w:r>
        <w:separator/>
      </w:r>
    </w:p>
  </w:endnote>
  <w:endnote w:type="continuationSeparator" w:id="0">
    <w:p w:rsidR="004E261E" w:rsidRDefault="004E2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61E" w:rsidRDefault="004E261E">
      <w:r>
        <w:separator/>
      </w:r>
    </w:p>
  </w:footnote>
  <w:footnote w:type="continuationSeparator" w:id="0">
    <w:p w:rsidR="004E261E" w:rsidRDefault="004E26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513A6"/>
    <w:multiLevelType w:val="hybridMultilevel"/>
    <w:tmpl w:val="CB9A6C70"/>
    <w:lvl w:ilvl="0" w:tplc="C3B0B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427AE8"/>
    <w:multiLevelType w:val="multilevel"/>
    <w:tmpl w:val="22427A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C03CC3"/>
    <w:multiLevelType w:val="hybridMultilevel"/>
    <w:tmpl w:val="08A02672"/>
    <w:lvl w:ilvl="0" w:tplc="76C012F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C5C4443"/>
    <w:multiLevelType w:val="multilevel"/>
    <w:tmpl w:val="6C5C4443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3C7FC5"/>
    <w:multiLevelType w:val="hybridMultilevel"/>
    <w:tmpl w:val="F09EA744"/>
    <w:lvl w:ilvl="0" w:tplc="0E9A6F2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22"/>
  </w:num>
  <w:num w:numId="6">
    <w:abstractNumId w:val="7"/>
  </w:num>
  <w:num w:numId="7">
    <w:abstractNumId w:val="11"/>
  </w:num>
  <w:num w:numId="8">
    <w:abstractNumId w:val="4"/>
  </w:num>
  <w:num w:numId="9">
    <w:abstractNumId w:val="23"/>
  </w:num>
  <w:num w:numId="10">
    <w:abstractNumId w:val="26"/>
  </w:num>
  <w:num w:numId="11">
    <w:abstractNumId w:val="13"/>
  </w:num>
  <w:num w:numId="12">
    <w:abstractNumId w:val="5"/>
  </w:num>
  <w:num w:numId="13">
    <w:abstractNumId w:val="3"/>
  </w:num>
  <w:num w:numId="14">
    <w:abstractNumId w:val="17"/>
  </w:num>
  <w:num w:numId="15">
    <w:abstractNumId w:val="15"/>
  </w:num>
  <w:num w:numId="16">
    <w:abstractNumId w:val="12"/>
  </w:num>
  <w:num w:numId="17">
    <w:abstractNumId w:val="21"/>
  </w:num>
  <w:num w:numId="18">
    <w:abstractNumId w:val="9"/>
  </w:num>
  <w:num w:numId="19">
    <w:abstractNumId w:val="27"/>
  </w:num>
  <w:num w:numId="20">
    <w:abstractNumId w:val="16"/>
  </w:num>
  <w:num w:numId="21">
    <w:abstractNumId w:val="29"/>
  </w:num>
  <w:num w:numId="22">
    <w:abstractNumId w:val="19"/>
  </w:num>
  <w:num w:numId="23">
    <w:abstractNumId w:val="20"/>
  </w:num>
  <w:num w:numId="24">
    <w:abstractNumId w:val="1"/>
  </w:num>
  <w:num w:numId="25">
    <w:abstractNumId w:val="8"/>
  </w:num>
  <w:num w:numId="26">
    <w:abstractNumId w:val="18"/>
  </w:num>
  <w:num w:numId="27">
    <w:abstractNumId w:val="24"/>
  </w:num>
  <w:num w:numId="28">
    <w:abstractNumId w:val="6"/>
  </w:num>
  <w:num w:numId="29">
    <w:abstractNumId w:val="28"/>
  </w:num>
  <w:num w:numId="30">
    <w:abstractNumId w:val="10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72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52D1"/>
    <w:rsid w:val="0001498E"/>
    <w:rsid w:val="0002117F"/>
    <w:rsid w:val="000302C1"/>
    <w:rsid w:val="00032065"/>
    <w:rsid w:val="00033397"/>
    <w:rsid w:val="00035677"/>
    <w:rsid w:val="000365C3"/>
    <w:rsid w:val="00040095"/>
    <w:rsid w:val="00042575"/>
    <w:rsid w:val="00043C1A"/>
    <w:rsid w:val="0006135D"/>
    <w:rsid w:val="000706DC"/>
    <w:rsid w:val="00077C88"/>
    <w:rsid w:val="00080512"/>
    <w:rsid w:val="0008088B"/>
    <w:rsid w:val="000828F7"/>
    <w:rsid w:val="000834A5"/>
    <w:rsid w:val="00090468"/>
    <w:rsid w:val="00093977"/>
    <w:rsid w:val="00093C96"/>
    <w:rsid w:val="00094592"/>
    <w:rsid w:val="00096258"/>
    <w:rsid w:val="000A20DD"/>
    <w:rsid w:val="000A7D66"/>
    <w:rsid w:val="000B4D19"/>
    <w:rsid w:val="000B7BCF"/>
    <w:rsid w:val="000C522B"/>
    <w:rsid w:val="000C57AE"/>
    <w:rsid w:val="000C67C1"/>
    <w:rsid w:val="000D58AB"/>
    <w:rsid w:val="00100426"/>
    <w:rsid w:val="00102DAD"/>
    <w:rsid w:val="00114014"/>
    <w:rsid w:val="00120844"/>
    <w:rsid w:val="001241A8"/>
    <w:rsid w:val="0013274C"/>
    <w:rsid w:val="00133252"/>
    <w:rsid w:val="001408F4"/>
    <w:rsid w:val="00143FC0"/>
    <w:rsid w:val="00145075"/>
    <w:rsid w:val="00146C70"/>
    <w:rsid w:val="001472D6"/>
    <w:rsid w:val="001568A4"/>
    <w:rsid w:val="00160AF6"/>
    <w:rsid w:val="001619CF"/>
    <w:rsid w:val="0016347C"/>
    <w:rsid w:val="001741A0"/>
    <w:rsid w:val="00174FB8"/>
    <w:rsid w:val="001833C6"/>
    <w:rsid w:val="00185F5E"/>
    <w:rsid w:val="00190D50"/>
    <w:rsid w:val="001938F3"/>
    <w:rsid w:val="00193B71"/>
    <w:rsid w:val="00194CD0"/>
    <w:rsid w:val="0019793F"/>
    <w:rsid w:val="001A6D8E"/>
    <w:rsid w:val="001B49C9"/>
    <w:rsid w:val="001B4F49"/>
    <w:rsid w:val="001C28B2"/>
    <w:rsid w:val="001C4D06"/>
    <w:rsid w:val="001C5DA4"/>
    <w:rsid w:val="001D3C37"/>
    <w:rsid w:val="001D4FB0"/>
    <w:rsid w:val="001D53DE"/>
    <w:rsid w:val="001E284D"/>
    <w:rsid w:val="001F168B"/>
    <w:rsid w:val="001F4E7E"/>
    <w:rsid w:val="001F5C44"/>
    <w:rsid w:val="001F7589"/>
    <w:rsid w:val="001F7831"/>
    <w:rsid w:val="0020111A"/>
    <w:rsid w:val="002029A9"/>
    <w:rsid w:val="00203BFA"/>
    <w:rsid w:val="00204045"/>
    <w:rsid w:val="00206D87"/>
    <w:rsid w:val="00207B9E"/>
    <w:rsid w:val="00211A7D"/>
    <w:rsid w:val="00215C7D"/>
    <w:rsid w:val="00216FA7"/>
    <w:rsid w:val="00217FC0"/>
    <w:rsid w:val="00225442"/>
    <w:rsid w:val="0022606D"/>
    <w:rsid w:val="00233C75"/>
    <w:rsid w:val="00236AAC"/>
    <w:rsid w:val="00237485"/>
    <w:rsid w:val="00241931"/>
    <w:rsid w:val="00244F46"/>
    <w:rsid w:val="00251F10"/>
    <w:rsid w:val="002542EF"/>
    <w:rsid w:val="002606BF"/>
    <w:rsid w:val="00262113"/>
    <w:rsid w:val="0026430E"/>
    <w:rsid w:val="0026448F"/>
    <w:rsid w:val="002747EC"/>
    <w:rsid w:val="002801E2"/>
    <w:rsid w:val="002855BF"/>
    <w:rsid w:val="00285EDA"/>
    <w:rsid w:val="00296B72"/>
    <w:rsid w:val="002A156E"/>
    <w:rsid w:val="002A51D5"/>
    <w:rsid w:val="002A7C31"/>
    <w:rsid w:val="002B020A"/>
    <w:rsid w:val="002B2185"/>
    <w:rsid w:val="002C197A"/>
    <w:rsid w:val="002D26B8"/>
    <w:rsid w:val="002E1D57"/>
    <w:rsid w:val="002E3CCA"/>
    <w:rsid w:val="002E61FD"/>
    <w:rsid w:val="002F0D22"/>
    <w:rsid w:val="0030008D"/>
    <w:rsid w:val="00303C6B"/>
    <w:rsid w:val="00304244"/>
    <w:rsid w:val="00304374"/>
    <w:rsid w:val="00306E1E"/>
    <w:rsid w:val="00313562"/>
    <w:rsid w:val="0031467C"/>
    <w:rsid w:val="003172DC"/>
    <w:rsid w:val="00320E41"/>
    <w:rsid w:val="00323039"/>
    <w:rsid w:val="00323F80"/>
    <w:rsid w:val="00324C92"/>
    <w:rsid w:val="00326069"/>
    <w:rsid w:val="00326434"/>
    <w:rsid w:val="00326874"/>
    <w:rsid w:val="003338C3"/>
    <w:rsid w:val="003366F8"/>
    <w:rsid w:val="00340293"/>
    <w:rsid w:val="003417CA"/>
    <w:rsid w:val="00342491"/>
    <w:rsid w:val="003507AD"/>
    <w:rsid w:val="0035462D"/>
    <w:rsid w:val="003577E7"/>
    <w:rsid w:val="003718CE"/>
    <w:rsid w:val="00374A38"/>
    <w:rsid w:val="003774FA"/>
    <w:rsid w:val="0038079F"/>
    <w:rsid w:val="00380A4A"/>
    <w:rsid w:val="00382AC9"/>
    <w:rsid w:val="003860EA"/>
    <w:rsid w:val="003954C6"/>
    <w:rsid w:val="003A127A"/>
    <w:rsid w:val="003A16B2"/>
    <w:rsid w:val="003A415E"/>
    <w:rsid w:val="003A6810"/>
    <w:rsid w:val="003B40AD"/>
    <w:rsid w:val="003C0936"/>
    <w:rsid w:val="003C4E37"/>
    <w:rsid w:val="003D41BD"/>
    <w:rsid w:val="003D7042"/>
    <w:rsid w:val="003D78F4"/>
    <w:rsid w:val="003E16BE"/>
    <w:rsid w:val="003E1F2D"/>
    <w:rsid w:val="003E4A6A"/>
    <w:rsid w:val="003E702C"/>
    <w:rsid w:val="003F037E"/>
    <w:rsid w:val="003F436D"/>
    <w:rsid w:val="0040084C"/>
    <w:rsid w:val="00401855"/>
    <w:rsid w:val="004032C7"/>
    <w:rsid w:val="00405800"/>
    <w:rsid w:val="00411778"/>
    <w:rsid w:val="00412662"/>
    <w:rsid w:val="004174BD"/>
    <w:rsid w:val="004174F7"/>
    <w:rsid w:val="00420022"/>
    <w:rsid w:val="00420A2B"/>
    <w:rsid w:val="004334BF"/>
    <w:rsid w:val="00444B24"/>
    <w:rsid w:val="00446972"/>
    <w:rsid w:val="00456600"/>
    <w:rsid w:val="00460045"/>
    <w:rsid w:val="004613F3"/>
    <w:rsid w:val="00465D71"/>
    <w:rsid w:val="004660A0"/>
    <w:rsid w:val="00474CAE"/>
    <w:rsid w:val="00477455"/>
    <w:rsid w:val="004807E3"/>
    <w:rsid w:val="0048130D"/>
    <w:rsid w:val="00484191"/>
    <w:rsid w:val="0048599A"/>
    <w:rsid w:val="004948D4"/>
    <w:rsid w:val="004A0319"/>
    <w:rsid w:val="004A7FF3"/>
    <w:rsid w:val="004B2CFC"/>
    <w:rsid w:val="004B37FD"/>
    <w:rsid w:val="004B5C98"/>
    <w:rsid w:val="004C0463"/>
    <w:rsid w:val="004D3578"/>
    <w:rsid w:val="004D380D"/>
    <w:rsid w:val="004D676E"/>
    <w:rsid w:val="004E213A"/>
    <w:rsid w:val="004E261E"/>
    <w:rsid w:val="004E34C9"/>
    <w:rsid w:val="004F0564"/>
    <w:rsid w:val="004F2C1F"/>
    <w:rsid w:val="004F36E0"/>
    <w:rsid w:val="004F6626"/>
    <w:rsid w:val="00500130"/>
    <w:rsid w:val="00501A43"/>
    <w:rsid w:val="00503171"/>
    <w:rsid w:val="00506C28"/>
    <w:rsid w:val="0051770A"/>
    <w:rsid w:val="00522D03"/>
    <w:rsid w:val="00523546"/>
    <w:rsid w:val="00534DA0"/>
    <w:rsid w:val="00543E6C"/>
    <w:rsid w:val="00544B6D"/>
    <w:rsid w:val="00550ACC"/>
    <w:rsid w:val="00551ED6"/>
    <w:rsid w:val="005615E2"/>
    <w:rsid w:val="005639FA"/>
    <w:rsid w:val="0056469D"/>
    <w:rsid w:val="0056480F"/>
    <w:rsid w:val="00565087"/>
    <w:rsid w:val="0056573F"/>
    <w:rsid w:val="0057085C"/>
    <w:rsid w:val="00570D28"/>
    <w:rsid w:val="00573B7D"/>
    <w:rsid w:val="00575B0C"/>
    <w:rsid w:val="0057656C"/>
    <w:rsid w:val="0057786D"/>
    <w:rsid w:val="00580A44"/>
    <w:rsid w:val="00584C97"/>
    <w:rsid w:val="005900CE"/>
    <w:rsid w:val="005920E6"/>
    <w:rsid w:val="00593B6E"/>
    <w:rsid w:val="00594252"/>
    <w:rsid w:val="00597657"/>
    <w:rsid w:val="005A399B"/>
    <w:rsid w:val="005A3C46"/>
    <w:rsid w:val="005A60DF"/>
    <w:rsid w:val="005B013F"/>
    <w:rsid w:val="005B4167"/>
    <w:rsid w:val="005C10F0"/>
    <w:rsid w:val="005C2E83"/>
    <w:rsid w:val="005C3C46"/>
    <w:rsid w:val="005C528A"/>
    <w:rsid w:val="005D3559"/>
    <w:rsid w:val="005D4175"/>
    <w:rsid w:val="005D5447"/>
    <w:rsid w:val="005E1A07"/>
    <w:rsid w:val="005E3FF5"/>
    <w:rsid w:val="005F2EDF"/>
    <w:rsid w:val="005F7143"/>
    <w:rsid w:val="00602641"/>
    <w:rsid w:val="00605AA2"/>
    <w:rsid w:val="006069B0"/>
    <w:rsid w:val="00611566"/>
    <w:rsid w:val="00617E89"/>
    <w:rsid w:val="0062070E"/>
    <w:rsid w:val="00622547"/>
    <w:rsid w:val="00622EF6"/>
    <w:rsid w:val="00626B25"/>
    <w:rsid w:val="0063702E"/>
    <w:rsid w:val="00643DD8"/>
    <w:rsid w:val="00643E9C"/>
    <w:rsid w:val="0064411C"/>
    <w:rsid w:val="00646D99"/>
    <w:rsid w:val="00647302"/>
    <w:rsid w:val="00650084"/>
    <w:rsid w:val="00652EF9"/>
    <w:rsid w:val="00653F3C"/>
    <w:rsid w:val="00656910"/>
    <w:rsid w:val="00656D9C"/>
    <w:rsid w:val="006608CA"/>
    <w:rsid w:val="00666483"/>
    <w:rsid w:val="0067066E"/>
    <w:rsid w:val="00671516"/>
    <w:rsid w:val="00674704"/>
    <w:rsid w:val="0068064C"/>
    <w:rsid w:val="00680C10"/>
    <w:rsid w:val="00680E82"/>
    <w:rsid w:val="006847BD"/>
    <w:rsid w:val="006856CF"/>
    <w:rsid w:val="00685931"/>
    <w:rsid w:val="00685A5B"/>
    <w:rsid w:val="006A107E"/>
    <w:rsid w:val="006A175E"/>
    <w:rsid w:val="006B0FAB"/>
    <w:rsid w:val="006B3985"/>
    <w:rsid w:val="006C66D8"/>
    <w:rsid w:val="006D1E24"/>
    <w:rsid w:val="006D336B"/>
    <w:rsid w:val="006E08C3"/>
    <w:rsid w:val="006E1417"/>
    <w:rsid w:val="006E17CD"/>
    <w:rsid w:val="006F6A2C"/>
    <w:rsid w:val="007002E2"/>
    <w:rsid w:val="00710201"/>
    <w:rsid w:val="0071267C"/>
    <w:rsid w:val="00717A1C"/>
    <w:rsid w:val="00722476"/>
    <w:rsid w:val="00722CF0"/>
    <w:rsid w:val="007244C4"/>
    <w:rsid w:val="0072617E"/>
    <w:rsid w:val="0072762F"/>
    <w:rsid w:val="00730627"/>
    <w:rsid w:val="00734A5B"/>
    <w:rsid w:val="00735E81"/>
    <w:rsid w:val="00742D35"/>
    <w:rsid w:val="00743ADA"/>
    <w:rsid w:val="00744E76"/>
    <w:rsid w:val="007460EF"/>
    <w:rsid w:val="00746B38"/>
    <w:rsid w:val="00757D40"/>
    <w:rsid w:val="00763B21"/>
    <w:rsid w:val="007666E9"/>
    <w:rsid w:val="00775ACE"/>
    <w:rsid w:val="00777AE6"/>
    <w:rsid w:val="00781F0F"/>
    <w:rsid w:val="007846F6"/>
    <w:rsid w:val="0078727C"/>
    <w:rsid w:val="0079049D"/>
    <w:rsid w:val="00792DBB"/>
    <w:rsid w:val="00796F8E"/>
    <w:rsid w:val="00797EC8"/>
    <w:rsid w:val="007A0F3E"/>
    <w:rsid w:val="007A72E5"/>
    <w:rsid w:val="007B18D8"/>
    <w:rsid w:val="007B3472"/>
    <w:rsid w:val="007B5E3D"/>
    <w:rsid w:val="007B7D44"/>
    <w:rsid w:val="007C095F"/>
    <w:rsid w:val="007C4435"/>
    <w:rsid w:val="007D2DF5"/>
    <w:rsid w:val="007E42C6"/>
    <w:rsid w:val="007E7800"/>
    <w:rsid w:val="007E795A"/>
    <w:rsid w:val="007F04A1"/>
    <w:rsid w:val="007F1EE8"/>
    <w:rsid w:val="007F3526"/>
    <w:rsid w:val="007F6BED"/>
    <w:rsid w:val="008028A4"/>
    <w:rsid w:val="00812B0C"/>
    <w:rsid w:val="00813245"/>
    <w:rsid w:val="00823226"/>
    <w:rsid w:val="008265B1"/>
    <w:rsid w:val="00831976"/>
    <w:rsid w:val="00846641"/>
    <w:rsid w:val="008508A9"/>
    <w:rsid w:val="008549B6"/>
    <w:rsid w:val="00864283"/>
    <w:rsid w:val="008709FB"/>
    <w:rsid w:val="008716BE"/>
    <w:rsid w:val="008768CA"/>
    <w:rsid w:val="00877EF9"/>
    <w:rsid w:val="00880559"/>
    <w:rsid w:val="008862A7"/>
    <w:rsid w:val="00890AD4"/>
    <w:rsid w:val="00894911"/>
    <w:rsid w:val="008A203C"/>
    <w:rsid w:val="008A2D12"/>
    <w:rsid w:val="008A7787"/>
    <w:rsid w:val="008B16B4"/>
    <w:rsid w:val="008B2F0C"/>
    <w:rsid w:val="008B5306"/>
    <w:rsid w:val="008B5DB0"/>
    <w:rsid w:val="008C28B1"/>
    <w:rsid w:val="008C35C7"/>
    <w:rsid w:val="008C42B8"/>
    <w:rsid w:val="008C4A45"/>
    <w:rsid w:val="008C509D"/>
    <w:rsid w:val="008C5279"/>
    <w:rsid w:val="008D59EB"/>
    <w:rsid w:val="008E3E5F"/>
    <w:rsid w:val="008E5937"/>
    <w:rsid w:val="008E6281"/>
    <w:rsid w:val="008E79A1"/>
    <w:rsid w:val="008F3526"/>
    <w:rsid w:val="008F6C6B"/>
    <w:rsid w:val="0090187C"/>
    <w:rsid w:val="00901B63"/>
    <w:rsid w:val="0090271F"/>
    <w:rsid w:val="00902DB9"/>
    <w:rsid w:val="0090360A"/>
    <w:rsid w:val="0090466A"/>
    <w:rsid w:val="009048FC"/>
    <w:rsid w:val="00904F42"/>
    <w:rsid w:val="00914403"/>
    <w:rsid w:val="009215C5"/>
    <w:rsid w:val="00936071"/>
    <w:rsid w:val="00940212"/>
    <w:rsid w:val="00942E6A"/>
    <w:rsid w:val="00942EC2"/>
    <w:rsid w:val="0094798C"/>
    <w:rsid w:val="0095382B"/>
    <w:rsid w:val="00955470"/>
    <w:rsid w:val="00956FB0"/>
    <w:rsid w:val="00961B32"/>
    <w:rsid w:val="00965605"/>
    <w:rsid w:val="009656AD"/>
    <w:rsid w:val="00965923"/>
    <w:rsid w:val="00970DB3"/>
    <w:rsid w:val="00972A04"/>
    <w:rsid w:val="00974BB0"/>
    <w:rsid w:val="00981824"/>
    <w:rsid w:val="00984778"/>
    <w:rsid w:val="00986575"/>
    <w:rsid w:val="009871BA"/>
    <w:rsid w:val="009913AF"/>
    <w:rsid w:val="00995433"/>
    <w:rsid w:val="009A0AF3"/>
    <w:rsid w:val="009A0E3D"/>
    <w:rsid w:val="009A1E95"/>
    <w:rsid w:val="009A40D8"/>
    <w:rsid w:val="009A4C46"/>
    <w:rsid w:val="009B028B"/>
    <w:rsid w:val="009B05FC"/>
    <w:rsid w:val="009B07CD"/>
    <w:rsid w:val="009B16DE"/>
    <w:rsid w:val="009B197F"/>
    <w:rsid w:val="009C19E9"/>
    <w:rsid w:val="009C21AE"/>
    <w:rsid w:val="009C3192"/>
    <w:rsid w:val="009D2DA6"/>
    <w:rsid w:val="009D464E"/>
    <w:rsid w:val="009D5C81"/>
    <w:rsid w:val="009F3B87"/>
    <w:rsid w:val="00A05D0C"/>
    <w:rsid w:val="00A10F02"/>
    <w:rsid w:val="00A13034"/>
    <w:rsid w:val="00A15E20"/>
    <w:rsid w:val="00A204CA"/>
    <w:rsid w:val="00A22CC5"/>
    <w:rsid w:val="00A242F5"/>
    <w:rsid w:val="00A24E9A"/>
    <w:rsid w:val="00A44AA1"/>
    <w:rsid w:val="00A45B5C"/>
    <w:rsid w:val="00A46762"/>
    <w:rsid w:val="00A53724"/>
    <w:rsid w:val="00A53D3E"/>
    <w:rsid w:val="00A60BEE"/>
    <w:rsid w:val="00A65147"/>
    <w:rsid w:val="00A721E4"/>
    <w:rsid w:val="00A82346"/>
    <w:rsid w:val="00A85801"/>
    <w:rsid w:val="00A9671C"/>
    <w:rsid w:val="00AA1553"/>
    <w:rsid w:val="00AA3047"/>
    <w:rsid w:val="00AA664A"/>
    <w:rsid w:val="00AB070A"/>
    <w:rsid w:val="00AB1408"/>
    <w:rsid w:val="00AB4226"/>
    <w:rsid w:val="00AB43D5"/>
    <w:rsid w:val="00AB504B"/>
    <w:rsid w:val="00AB556A"/>
    <w:rsid w:val="00AD0F1D"/>
    <w:rsid w:val="00AD2619"/>
    <w:rsid w:val="00AD7EB7"/>
    <w:rsid w:val="00AE06A4"/>
    <w:rsid w:val="00AE5998"/>
    <w:rsid w:val="00AE6215"/>
    <w:rsid w:val="00AE71BB"/>
    <w:rsid w:val="00B02290"/>
    <w:rsid w:val="00B03536"/>
    <w:rsid w:val="00B0648D"/>
    <w:rsid w:val="00B06B21"/>
    <w:rsid w:val="00B11743"/>
    <w:rsid w:val="00B151E3"/>
    <w:rsid w:val="00B15449"/>
    <w:rsid w:val="00B2397F"/>
    <w:rsid w:val="00B24043"/>
    <w:rsid w:val="00B33AF3"/>
    <w:rsid w:val="00B36BDD"/>
    <w:rsid w:val="00B460FE"/>
    <w:rsid w:val="00B47FD1"/>
    <w:rsid w:val="00B5060B"/>
    <w:rsid w:val="00B516BB"/>
    <w:rsid w:val="00B5390E"/>
    <w:rsid w:val="00B67904"/>
    <w:rsid w:val="00B67E79"/>
    <w:rsid w:val="00B72E1A"/>
    <w:rsid w:val="00B74842"/>
    <w:rsid w:val="00B75901"/>
    <w:rsid w:val="00B909DB"/>
    <w:rsid w:val="00B90EF5"/>
    <w:rsid w:val="00BA0DC0"/>
    <w:rsid w:val="00BA398F"/>
    <w:rsid w:val="00BA3B12"/>
    <w:rsid w:val="00BA6D6A"/>
    <w:rsid w:val="00BA7C4F"/>
    <w:rsid w:val="00BA7FDD"/>
    <w:rsid w:val="00BB1E30"/>
    <w:rsid w:val="00BB545E"/>
    <w:rsid w:val="00BB7D41"/>
    <w:rsid w:val="00BB7FCA"/>
    <w:rsid w:val="00BC2031"/>
    <w:rsid w:val="00BC2B56"/>
    <w:rsid w:val="00BD5535"/>
    <w:rsid w:val="00BD67B1"/>
    <w:rsid w:val="00BE6CB3"/>
    <w:rsid w:val="00C07B22"/>
    <w:rsid w:val="00C12B51"/>
    <w:rsid w:val="00C178DB"/>
    <w:rsid w:val="00C2331C"/>
    <w:rsid w:val="00C24650"/>
    <w:rsid w:val="00C25AAF"/>
    <w:rsid w:val="00C25F4E"/>
    <w:rsid w:val="00C27B36"/>
    <w:rsid w:val="00C30924"/>
    <w:rsid w:val="00C33079"/>
    <w:rsid w:val="00C330DF"/>
    <w:rsid w:val="00C47D2D"/>
    <w:rsid w:val="00C50A9A"/>
    <w:rsid w:val="00C51ADE"/>
    <w:rsid w:val="00C556FB"/>
    <w:rsid w:val="00C55DE9"/>
    <w:rsid w:val="00C577DE"/>
    <w:rsid w:val="00C62547"/>
    <w:rsid w:val="00C62D61"/>
    <w:rsid w:val="00C6360C"/>
    <w:rsid w:val="00C6448B"/>
    <w:rsid w:val="00C7055E"/>
    <w:rsid w:val="00C746FD"/>
    <w:rsid w:val="00C768BB"/>
    <w:rsid w:val="00C76CE2"/>
    <w:rsid w:val="00C83A13"/>
    <w:rsid w:val="00C86833"/>
    <w:rsid w:val="00C9068C"/>
    <w:rsid w:val="00C92967"/>
    <w:rsid w:val="00C9495D"/>
    <w:rsid w:val="00C97DD9"/>
    <w:rsid w:val="00CA0C6F"/>
    <w:rsid w:val="00CA3D0C"/>
    <w:rsid w:val="00CA654B"/>
    <w:rsid w:val="00CA7260"/>
    <w:rsid w:val="00CB18AF"/>
    <w:rsid w:val="00CB474B"/>
    <w:rsid w:val="00CD0243"/>
    <w:rsid w:val="00CD3D99"/>
    <w:rsid w:val="00CD40DC"/>
    <w:rsid w:val="00CD4C7B"/>
    <w:rsid w:val="00CD6435"/>
    <w:rsid w:val="00CD79F6"/>
    <w:rsid w:val="00CE1251"/>
    <w:rsid w:val="00CE3213"/>
    <w:rsid w:val="00CE56D2"/>
    <w:rsid w:val="00CE69C3"/>
    <w:rsid w:val="00D03880"/>
    <w:rsid w:val="00D0563E"/>
    <w:rsid w:val="00D11A22"/>
    <w:rsid w:val="00D144E7"/>
    <w:rsid w:val="00D149C8"/>
    <w:rsid w:val="00D16D28"/>
    <w:rsid w:val="00D20989"/>
    <w:rsid w:val="00D22044"/>
    <w:rsid w:val="00D24277"/>
    <w:rsid w:val="00D3258F"/>
    <w:rsid w:val="00D34B1E"/>
    <w:rsid w:val="00D402F5"/>
    <w:rsid w:val="00D430BF"/>
    <w:rsid w:val="00D43109"/>
    <w:rsid w:val="00D50A3E"/>
    <w:rsid w:val="00D63CC1"/>
    <w:rsid w:val="00D679C7"/>
    <w:rsid w:val="00D71E06"/>
    <w:rsid w:val="00D738D6"/>
    <w:rsid w:val="00D74413"/>
    <w:rsid w:val="00D74E3B"/>
    <w:rsid w:val="00D8043A"/>
    <w:rsid w:val="00D80795"/>
    <w:rsid w:val="00D80C75"/>
    <w:rsid w:val="00D80FF6"/>
    <w:rsid w:val="00D81585"/>
    <w:rsid w:val="00D8542C"/>
    <w:rsid w:val="00D85FEB"/>
    <w:rsid w:val="00D86C95"/>
    <w:rsid w:val="00D87E00"/>
    <w:rsid w:val="00D90DF5"/>
    <w:rsid w:val="00D9134D"/>
    <w:rsid w:val="00D91BCE"/>
    <w:rsid w:val="00D95AF8"/>
    <w:rsid w:val="00D96D11"/>
    <w:rsid w:val="00DA3367"/>
    <w:rsid w:val="00DA5616"/>
    <w:rsid w:val="00DA7A03"/>
    <w:rsid w:val="00DB1818"/>
    <w:rsid w:val="00DB182D"/>
    <w:rsid w:val="00DB2E9D"/>
    <w:rsid w:val="00DC309B"/>
    <w:rsid w:val="00DC4DA2"/>
    <w:rsid w:val="00DC5F65"/>
    <w:rsid w:val="00DC64D8"/>
    <w:rsid w:val="00DD4C0C"/>
    <w:rsid w:val="00DD615D"/>
    <w:rsid w:val="00DE0D91"/>
    <w:rsid w:val="00DE0E9E"/>
    <w:rsid w:val="00DE17D1"/>
    <w:rsid w:val="00DE5FCF"/>
    <w:rsid w:val="00DE65CA"/>
    <w:rsid w:val="00DE7CBC"/>
    <w:rsid w:val="00DF0FBA"/>
    <w:rsid w:val="00DF432F"/>
    <w:rsid w:val="00DF52BB"/>
    <w:rsid w:val="00DF5991"/>
    <w:rsid w:val="00E062E3"/>
    <w:rsid w:val="00E17629"/>
    <w:rsid w:val="00E176FF"/>
    <w:rsid w:val="00E36407"/>
    <w:rsid w:val="00E4443F"/>
    <w:rsid w:val="00E53E1C"/>
    <w:rsid w:val="00E61B39"/>
    <w:rsid w:val="00E62835"/>
    <w:rsid w:val="00E629BB"/>
    <w:rsid w:val="00E6390C"/>
    <w:rsid w:val="00E642D2"/>
    <w:rsid w:val="00E64523"/>
    <w:rsid w:val="00E6711D"/>
    <w:rsid w:val="00E75C73"/>
    <w:rsid w:val="00E77645"/>
    <w:rsid w:val="00E83697"/>
    <w:rsid w:val="00E83B14"/>
    <w:rsid w:val="00E85118"/>
    <w:rsid w:val="00E86134"/>
    <w:rsid w:val="00E971C2"/>
    <w:rsid w:val="00EA11B4"/>
    <w:rsid w:val="00EB06DD"/>
    <w:rsid w:val="00EC198A"/>
    <w:rsid w:val="00EC4A25"/>
    <w:rsid w:val="00EC7805"/>
    <w:rsid w:val="00ED3D7C"/>
    <w:rsid w:val="00ED645E"/>
    <w:rsid w:val="00ED7BA2"/>
    <w:rsid w:val="00EE217F"/>
    <w:rsid w:val="00EE44AD"/>
    <w:rsid w:val="00EE7DE6"/>
    <w:rsid w:val="00EF2EFA"/>
    <w:rsid w:val="00F025A2"/>
    <w:rsid w:val="00F0548C"/>
    <w:rsid w:val="00F06232"/>
    <w:rsid w:val="00F068B5"/>
    <w:rsid w:val="00F07388"/>
    <w:rsid w:val="00F07FD6"/>
    <w:rsid w:val="00F1665A"/>
    <w:rsid w:val="00F2026E"/>
    <w:rsid w:val="00F21E8D"/>
    <w:rsid w:val="00F2210A"/>
    <w:rsid w:val="00F24379"/>
    <w:rsid w:val="00F3031B"/>
    <w:rsid w:val="00F37743"/>
    <w:rsid w:val="00F44FCE"/>
    <w:rsid w:val="00F4589D"/>
    <w:rsid w:val="00F4667C"/>
    <w:rsid w:val="00F4731F"/>
    <w:rsid w:val="00F5069F"/>
    <w:rsid w:val="00F53AAD"/>
    <w:rsid w:val="00F53B29"/>
    <w:rsid w:val="00F548DD"/>
    <w:rsid w:val="00F54A3D"/>
    <w:rsid w:val="00F54F7D"/>
    <w:rsid w:val="00F60B3F"/>
    <w:rsid w:val="00F64DD9"/>
    <w:rsid w:val="00F653B8"/>
    <w:rsid w:val="00F71B89"/>
    <w:rsid w:val="00F7353C"/>
    <w:rsid w:val="00F76F8F"/>
    <w:rsid w:val="00F80C4B"/>
    <w:rsid w:val="00F95A33"/>
    <w:rsid w:val="00FA1266"/>
    <w:rsid w:val="00FA1DA3"/>
    <w:rsid w:val="00FA3FAA"/>
    <w:rsid w:val="00FB151C"/>
    <w:rsid w:val="00FB16A0"/>
    <w:rsid w:val="00FB3B9F"/>
    <w:rsid w:val="00FB3E24"/>
    <w:rsid w:val="00FB68E6"/>
    <w:rsid w:val="00FC1192"/>
    <w:rsid w:val="00FC407B"/>
    <w:rsid w:val="00FC725A"/>
    <w:rsid w:val="00FD4EDD"/>
    <w:rsid w:val="00FD7962"/>
    <w:rsid w:val="00FE4ED3"/>
    <w:rsid w:val="00FE6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8C"/>
    <w:pPr>
      <w:spacing w:after="180"/>
    </w:pPr>
    <w:rPr>
      <w:lang w:eastAsia="en-US"/>
    </w:rPr>
  </w:style>
  <w:style w:type="paragraph" w:styleId="1">
    <w:name w:val="heading 1"/>
    <w:next w:val="a"/>
    <w:qFormat/>
    <w:rsid w:val="00F054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F05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548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548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5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548C"/>
    <w:pPr>
      <w:outlineLvl w:val="5"/>
    </w:pPr>
  </w:style>
  <w:style w:type="paragraph" w:styleId="7">
    <w:name w:val="heading 7"/>
    <w:basedOn w:val="H6"/>
    <w:next w:val="a"/>
    <w:qFormat/>
    <w:rsid w:val="00F0548C"/>
    <w:pPr>
      <w:outlineLvl w:val="6"/>
    </w:pPr>
  </w:style>
  <w:style w:type="paragraph" w:styleId="8">
    <w:name w:val="heading 8"/>
    <w:basedOn w:val="1"/>
    <w:next w:val="a"/>
    <w:qFormat/>
    <w:rsid w:val="00F05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5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0548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F0548C"/>
    <w:pPr>
      <w:ind w:left="1418" w:hanging="1418"/>
    </w:pPr>
  </w:style>
  <w:style w:type="paragraph" w:styleId="80">
    <w:name w:val="toc 8"/>
    <w:basedOn w:val="10"/>
    <w:semiHidden/>
    <w:rsid w:val="00F0548C"/>
    <w:pPr>
      <w:spacing w:before="180"/>
      <w:ind w:left="2693" w:hanging="2693"/>
    </w:pPr>
    <w:rPr>
      <w:b/>
    </w:rPr>
  </w:style>
  <w:style w:type="paragraph" w:styleId="10">
    <w:name w:val="toc 1"/>
    <w:semiHidden/>
    <w:rsid w:val="00F054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F054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0548C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F05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0548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F0548C"/>
    <w:pPr>
      <w:ind w:left="1701" w:hanging="1701"/>
    </w:pPr>
  </w:style>
  <w:style w:type="paragraph" w:styleId="40">
    <w:name w:val="toc 4"/>
    <w:basedOn w:val="30"/>
    <w:semiHidden/>
    <w:rsid w:val="00F0548C"/>
    <w:pPr>
      <w:ind w:left="1418" w:hanging="1418"/>
    </w:pPr>
  </w:style>
  <w:style w:type="paragraph" w:styleId="30">
    <w:name w:val="toc 3"/>
    <w:basedOn w:val="20"/>
    <w:semiHidden/>
    <w:rsid w:val="00F0548C"/>
    <w:pPr>
      <w:ind w:left="1134" w:hanging="1134"/>
    </w:pPr>
  </w:style>
  <w:style w:type="paragraph" w:styleId="20">
    <w:name w:val="toc 2"/>
    <w:basedOn w:val="10"/>
    <w:semiHidden/>
    <w:rsid w:val="00F0548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F0548C"/>
    <w:pPr>
      <w:jc w:val="center"/>
    </w:pPr>
    <w:rPr>
      <w:i/>
    </w:rPr>
  </w:style>
  <w:style w:type="paragraph" w:customStyle="1" w:styleId="TT">
    <w:name w:val="TT"/>
    <w:basedOn w:val="1"/>
    <w:next w:val="a"/>
    <w:rsid w:val="00F0548C"/>
    <w:pPr>
      <w:outlineLvl w:val="9"/>
    </w:pPr>
  </w:style>
  <w:style w:type="paragraph" w:customStyle="1" w:styleId="NF">
    <w:name w:val="NF"/>
    <w:basedOn w:val="NO"/>
    <w:rsid w:val="00F054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0548C"/>
    <w:pPr>
      <w:keepLines/>
      <w:ind w:left="1135" w:hanging="851"/>
    </w:pPr>
  </w:style>
  <w:style w:type="paragraph" w:customStyle="1" w:styleId="PL">
    <w:name w:val="PL"/>
    <w:rsid w:val="00F05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0548C"/>
    <w:pPr>
      <w:jc w:val="right"/>
    </w:pPr>
  </w:style>
  <w:style w:type="paragraph" w:customStyle="1" w:styleId="TAL">
    <w:name w:val="TAL"/>
    <w:basedOn w:val="a"/>
    <w:rsid w:val="00F0548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0548C"/>
    <w:rPr>
      <w:b/>
    </w:rPr>
  </w:style>
  <w:style w:type="paragraph" w:customStyle="1" w:styleId="TAC">
    <w:name w:val="TAC"/>
    <w:basedOn w:val="TAL"/>
    <w:rsid w:val="00F0548C"/>
    <w:pPr>
      <w:jc w:val="center"/>
    </w:pPr>
  </w:style>
  <w:style w:type="paragraph" w:customStyle="1" w:styleId="LD">
    <w:name w:val="LD"/>
    <w:rsid w:val="00F0548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F0548C"/>
    <w:pPr>
      <w:keepLines/>
      <w:ind w:left="1702" w:hanging="1418"/>
    </w:pPr>
  </w:style>
  <w:style w:type="paragraph" w:customStyle="1" w:styleId="FP">
    <w:name w:val="FP"/>
    <w:basedOn w:val="a"/>
    <w:rsid w:val="00F0548C"/>
    <w:pPr>
      <w:spacing w:after="0"/>
    </w:pPr>
  </w:style>
  <w:style w:type="paragraph" w:customStyle="1" w:styleId="NW">
    <w:name w:val="NW"/>
    <w:basedOn w:val="NO"/>
    <w:rsid w:val="00F0548C"/>
    <w:pPr>
      <w:spacing w:after="0"/>
    </w:pPr>
  </w:style>
  <w:style w:type="paragraph" w:customStyle="1" w:styleId="EW">
    <w:name w:val="EW"/>
    <w:basedOn w:val="EX"/>
    <w:rsid w:val="00F0548C"/>
    <w:pPr>
      <w:spacing w:after="0"/>
    </w:pPr>
  </w:style>
  <w:style w:type="paragraph" w:customStyle="1" w:styleId="B1">
    <w:name w:val="B1"/>
    <w:basedOn w:val="a"/>
    <w:link w:val="B1Char"/>
    <w:rsid w:val="00F0548C"/>
    <w:pPr>
      <w:ind w:left="568" w:hanging="284"/>
    </w:pPr>
  </w:style>
  <w:style w:type="paragraph" w:styleId="60">
    <w:name w:val="toc 6"/>
    <w:basedOn w:val="50"/>
    <w:next w:val="a"/>
    <w:semiHidden/>
    <w:rsid w:val="00F0548C"/>
    <w:pPr>
      <w:ind w:left="1985" w:hanging="1985"/>
    </w:pPr>
  </w:style>
  <w:style w:type="paragraph" w:styleId="70">
    <w:name w:val="toc 7"/>
    <w:basedOn w:val="60"/>
    <w:next w:val="a"/>
    <w:semiHidden/>
    <w:rsid w:val="00F0548C"/>
    <w:pPr>
      <w:ind w:left="2268" w:hanging="2268"/>
    </w:pPr>
  </w:style>
  <w:style w:type="paragraph" w:customStyle="1" w:styleId="EditorsNote">
    <w:name w:val="Editor's Note"/>
    <w:basedOn w:val="NO"/>
    <w:rsid w:val="00F0548C"/>
    <w:rPr>
      <w:color w:val="FF0000"/>
    </w:rPr>
  </w:style>
  <w:style w:type="paragraph" w:customStyle="1" w:styleId="TH">
    <w:name w:val="TH"/>
    <w:basedOn w:val="a"/>
    <w:rsid w:val="00F05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05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054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054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054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0548C"/>
    <w:pPr>
      <w:ind w:left="851" w:hanging="851"/>
    </w:pPr>
  </w:style>
  <w:style w:type="paragraph" w:customStyle="1" w:styleId="ZH">
    <w:name w:val="ZH"/>
    <w:rsid w:val="00F0548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F0548C"/>
    <w:pPr>
      <w:keepNext w:val="0"/>
      <w:spacing w:before="0" w:after="240"/>
    </w:pPr>
  </w:style>
  <w:style w:type="paragraph" w:customStyle="1" w:styleId="ZG">
    <w:name w:val="ZG"/>
    <w:rsid w:val="00F054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F0548C"/>
    <w:pPr>
      <w:ind w:left="851" w:hanging="284"/>
    </w:pPr>
  </w:style>
  <w:style w:type="paragraph" w:customStyle="1" w:styleId="B3">
    <w:name w:val="B3"/>
    <w:basedOn w:val="a"/>
    <w:rsid w:val="00F0548C"/>
    <w:pPr>
      <w:ind w:left="1135" w:hanging="284"/>
    </w:pPr>
  </w:style>
  <w:style w:type="paragraph" w:customStyle="1" w:styleId="B4">
    <w:name w:val="B4"/>
    <w:basedOn w:val="a"/>
    <w:rsid w:val="00F0548C"/>
    <w:pPr>
      <w:ind w:left="1418" w:hanging="284"/>
    </w:pPr>
  </w:style>
  <w:style w:type="paragraph" w:customStyle="1" w:styleId="B5">
    <w:name w:val="B5"/>
    <w:basedOn w:val="a"/>
    <w:rsid w:val="00F0548C"/>
    <w:pPr>
      <w:ind w:left="1702" w:hanging="284"/>
    </w:pPr>
  </w:style>
  <w:style w:type="paragraph" w:customStyle="1" w:styleId="ZTD">
    <w:name w:val="ZTD"/>
    <w:basedOn w:val="ZB"/>
    <w:rsid w:val="00F054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0548C"/>
    <w:pPr>
      <w:framePr w:wrap="notBeside" w:y="16161"/>
    </w:pPr>
  </w:style>
  <w:style w:type="paragraph" w:customStyle="1" w:styleId="TAJ">
    <w:name w:val="TAJ"/>
    <w:basedOn w:val="TH"/>
    <w:rsid w:val="00F0548C"/>
  </w:style>
  <w:style w:type="paragraph" w:customStyle="1" w:styleId="Guidance">
    <w:name w:val="Guidance"/>
    <w:basedOn w:val="a"/>
    <w:rsid w:val="00F0548C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styleId="a9">
    <w:name w:val="Document Map"/>
    <w:basedOn w:val="a"/>
    <w:link w:val="Char1"/>
    <w:semiHidden/>
    <w:unhideWhenUsed/>
    <w:rsid w:val="009F3B8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semiHidden/>
    <w:rsid w:val="009F3B87"/>
    <w:rPr>
      <w:rFonts w:ascii="宋体"/>
      <w:sz w:val="18"/>
      <w:szCs w:val="18"/>
      <w:lang w:eastAsia="en-US"/>
    </w:rPr>
  </w:style>
  <w:style w:type="character" w:customStyle="1" w:styleId="B1Char">
    <w:name w:val="B1 Char"/>
    <w:link w:val="B1"/>
    <w:qFormat/>
    <w:rsid w:val="00CB18A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1869</TotalTime>
  <Pages>7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14450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cmcc</dc:creator>
  <cp:lastModifiedBy>CMCC</cp:lastModifiedBy>
  <cp:revision>181</cp:revision>
  <dcterms:created xsi:type="dcterms:W3CDTF">2020-08-06T09:11:00Z</dcterms:created>
  <dcterms:modified xsi:type="dcterms:W3CDTF">2022-01-07T04:52:00Z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